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3BBE" w:rsidRPr="00B619EE" w:rsidRDefault="00CC3BBE" w:rsidP="00CC3BBE">
      <w:pPr>
        <w:pStyle w:val="Title"/>
        <w:jc w:val="both"/>
        <w:rPr>
          <w:rFonts w:ascii="LAOFONT" w:hAnsi="LAOFONT"/>
          <w:color w:val="000000"/>
          <w:sz w:val="36"/>
          <w:szCs w:val="24"/>
        </w:rPr>
      </w:pPr>
      <w:r w:rsidRPr="00B619EE">
        <w:rPr>
          <w:rFonts w:ascii="LAOFONT" w:hAnsi="LAOFONT"/>
          <w:color w:val="000000"/>
          <w:sz w:val="36"/>
          <w:szCs w:val="24"/>
        </w:rPr>
        <w:t xml:space="preserve">                    dkoxPjocx’mujcmh9y’ { ]5homuj </w:t>
      </w:r>
      <w:r w:rsidRPr="00B619EE">
        <w:rPr>
          <w:color w:val="000000"/>
          <w:sz w:val="28"/>
          <w:szCs w:val="28"/>
        </w:rPr>
        <w:t>2010</w:t>
      </w:r>
    </w:p>
    <w:p w:rsidR="00457F63" w:rsidRPr="007B4650" w:rsidRDefault="007B4650">
      <w:pPr>
        <w:jc w:val="center"/>
        <w:rPr>
          <w:b/>
          <w:sz w:val="24"/>
        </w:rPr>
      </w:pPr>
      <w:r w:rsidRPr="007B4650">
        <w:rPr>
          <w:b/>
          <w:sz w:val="24"/>
        </w:rPr>
        <w:t>REAL CONVERSION – 2010 EDITION</w:t>
      </w:r>
    </w:p>
    <w:p w:rsidR="007B4650" w:rsidRPr="00F75BC3" w:rsidRDefault="007B4650">
      <w:pPr>
        <w:jc w:val="center"/>
        <w:rPr>
          <w:sz w:val="24"/>
        </w:rPr>
      </w:pPr>
    </w:p>
    <w:p w:rsidR="00457F63" w:rsidRPr="00F75BC3" w:rsidRDefault="00CC3BBE">
      <w:pPr>
        <w:jc w:val="center"/>
        <w:rPr>
          <w:sz w:val="24"/>
        </w:rPr>
      </w:pPr>
      <w:r w:rsidRPr="00B619EE">
        <w:rPr>
          <w:rFonts w:ascii="LAOFONT" w:hAnsi="LAOFONT"/>
          <w:color w:val="000000"/>
          <w:sz w:val="28"/>
          <w:szCs w:val="28"/>
        </w:rPr>
        <w:t>3fp</w:t>
      </w:r>
      <w:r w:rsidR="00457F63" w:rsidRPr="00F75BC3">
        <w:rPr>
          <w:sz w:val="24"/>
        </w:rPr>
        <w:t xml:space="preserve"> Dr. R. L. Hymers, Jr.</w:t>
      </w:r>
    </w:p>
    <w:p w:rsidR="00457F63" w:rsidRPr="00F75BC3" w:rsidRDefault="00457F63">
      <w:pPr>
        <w:jc w:val="center"/>
        <w:rPr>
          <w:sz w:val="24"/>
        </w:rPr>
      </w:pPr>
    </w:p>
    <w:p w:rsidR="00457F63" w:rsidRPr="00F75BC3" w:rsidRDefault="00CC3BBE" w:rsidP="00CC3BBE">
      <w:pPr>
        <w:rPr>
          <w:sz w:val="24"/>
        </w:rPr>
      </w:pPr>
      <w:r>
        <w:rPr>
          <w:rStyle w:val="hps"/>
          <w:rFonts w:ascii="LAOFONT" w:hAnsi="LAOFONT" w:cs="Angsana New"/>
          <w:sz w:val="28"/>
          <w:szCs w:val="28"/>
          <w:lang w:bidi="th-TH"/>
        </w:rPr>
        <w:t xml:space="preserve">                        </w:t>
      </w:r>
      <w:r w:rsidRPr="00CC3BBE">
        <w:rPr>
          <w:rStyle w:val="hps"/>
          <w:rFonts w:ascii="LAOFONT" w:hAnsi="LAOFONT" w:cs="Angsana New"/>
          <w:sz w:val="24"/>
          <w:szCs w:val="24"/>
          <w:lang w:bidi="th-TH"/>
        </w:rPr>
        <w:t xml:space="preserve">   </w:t>
      </w:r>
      <w:r w:rsidRPr="00CC3BBE">
        <w:rPr>
          <w:rStyle w:val="hps"/>
          <w:rFonts w:ascii="LAOFONT" w:hAnsi="LAOFONT" w:cs="Angsana New"/>
          <w:sz w:val="28"/>
          <w:szCs w:val="28"/>
          <w:lang w:bidi="th-TH"/>
        </w:rPr>
        <w:t>[</w:t>
      </w:r>
      <w:proofErr w:type="spellStart"/>
      <w:r w:rsidRPr="00CC3BBE">
        <w:rPr>
          <w:rStyle w:val="hps"/>
          <w:rFonts w:ascii="LAOFONT" w:hAnsi="LAOFONT" w:cs="Angsana New"/>
          <w:sz w:val="28"/>
          <w:szCs w:val="28"/>
          <w:lang w:bidi="th-TH"/>
        </w:rPr>
        <w:t>qfgmloklvmujuj</w:t>
      </w:r>
      <w:proofErr w:type="spellEnd"/>
      <w:r w:rsidR="00457F63" w:rsidRPr="00CC3BBE">
        <w:rPr>
          <w:sz w:val="22"/>
          <w:szCs w:val="18"/>
        </w:rPr>
        <w:t xml:space="preserve"> </w:t>
      </w:r>
      <w:r w:rsidR="00457F63" w:rsidRPr="00F75BC3">
        <w:rPr>
          <w:sz w:val="24"/>
        </w:rPr>
        <w:t>the B</w:t>
      </w:r>
      <w:r>
        <w:rPr>
          <w:sz w:val="24"/>
        </w:rPr>
        <w:t>aptist Tabernacle of Los Angeles</w:t>
      </w:r>
    </w:p>
    <w:p w:rsidR="00457F63" w:rsidRPr="00F75BC3" w:rsidRDefault="00E31479">
      <w:pPr>
        <w:pStyle w:val="Heading6"/>
      </w:pPr>
      <w:r w:rsidRPr="00B619EE">
        <w:rPr>
          <w:rFonts w:ascii="LAOFONT" w:hAnsi="LAOFONT"/>
          <w:color w:val="000000"/>
          <w:sz w:val="28"/>
          <w:szCs w:val="22"/>
        </w:rPr>
        <w:t xml:space="preserve">;aorItg9Qk 8vog-Qk </w:t>
      </w:r>
      <w:proofErr w:type="spellStart"/>
      <w:r w:rsidRPr="00B619EE">
        <w:rPr>
          <w:rFonts w:ascii="LAOFONT" w:hAnsi="LAOFONT"/>
          <w:color w:val="000000"/>
          <w:sz w:val="28"/>
          <w:szCs w:val="22"/>
        </w:rPr>
        <w:t>rbfltrk</w:t>
      </w:r>
      <w:proofErr w:type="spellEnd"/>
      <w:r w:rsidR="00457F63" w:rsidRPr="00F75BC3">
        <w:t xml:space="preserve">, </w:t>
      </w:r>
      <w:r w:rsidR="00821458" w:rsidRPr="00F75BC3">
        <w:t>May 30, 2010</w:t>
      </w:r>
    </w:p>
    <w:p w:rsidR="00457F63" w:rsidRPr="00F75BC3" w:rsidRDefault="00457F63">
      <w:pPr>
        <w:ind w:left="1152" w:right="1152" w:hanging="101"/>
        <w:jc w:val="both"/>
        <w:rPr>
          <w:sz w:val="24"/>
        </w:rPr>
      </w:pPr>
    </w:p>
    <w:p w:rsidR="00457F63" w:rsidRDefault="00E31479" w:rsidP="00E31479">
      <w:pPr>
        <w:jc w:val="both"/>
        <w:rPr>
          <w:sz w:val="36"/>
          <w:szCs w:val="28"/>
        </w:rPr>
      </w:pPr>
      <w:r w:rsidRPr="00B619EE">
        <w:rPr>
          <w:rFonts w:ascii="LAOFONT" w:hAnsi="LAOFONT" w:cs="DokChampa"/>
          <w:color w:val="000000"/>
          <w:sz w:val="24"/>
          <w:lang w:bidi="lo-LA"/>
        </w:rPr>
        <w:t xml:space="preserve">     </w:t>
      </w:r>
      <w:r w:rsidRPr="00B619EE">
        <w:rPr>
          <w:rFonts w:ascii="LAOFONT" w:hAnsi="LAOFONT" w:cs="DokChampa" w:hint="cs"/>
          <w:color w:val="000000"/>
          <w:sz w:val="36"/>
          <w:szCs w:val="28"/>
          <w:cs/>
          <w:lang w:bidi="lo-LA"/>
        </w:rPr>
        <w:t>“</w:t>
      </w:r>
      <w:r w:rsidRPr="00E31479">
        <w:rPr>
          <w:rFonts w:ascii="LAOFONT" w:hAnsi="LAOFONT" w:cs="Angsana New"/>
          <w:sz w:val="28"/>
          <w:szCs w:val="28"/>
          <w:lang w:bidi="th-TH"/>
        </w:rPr>
        <w:t>9y’c]h;giqkdkj;cdjmkjo</w:t>
      </w:r>
      <w:r w:rsidRPr="00E31479">
        <w:rPr>
          <w:rFonts w:hint="cs"/>
          <w:sz w:val="28"/>
          <w:szCs w:val="28"/>
          <w:lang w:bidi="th-TH"/>
        </w:rPr>
        <w:t>,</w:t>
      </w:r>
      <w:r w:rsidRPr="00E31479">
        <w:rPr>
          <w:rFonts w:ascii="LAOFONT" w:hAnsi="LAOFONT"/>
          <w:sz w:val="28"/>
          <w:szCs w:val="28"/>
          <w:lang w:bidi="th-TH"/>
        </w:rPr>
        <w:t>pqdg;ahor;dg9QkwfhxPjocx’</w:t>
      </w:r>
      <w:r w:rsidRPr="00E31479">
        <w:rPr>
          <w:rFonts w:ascii="LAOFONT" w:hAnsi="LAOFONT" w:cs="DokChampa"/>
          <w:sz w:val="28"/>
          <w:szCs w:val="28"/>
          <w:lang w:bidi="lo-LA"/>
        </w:rPr>
        <w:t>c</w:t>
      </w:r>
      <w:r>
        <w:rPr>
          <w:rFonts w:ascii="LAOFONT" w:hAnsi="LAOFONT"/>
          <w:sz w:val="28"/>
          <w:szCs w:val="28"/>
          <w:lang w:bidi="th-TH"/>
        </w:rPr>
        <w:t>]t</w:t>
      </w:r>
      <w:r w:rsidRPr="00E31479">
        <w:rPr>
          <w:rFonts w:ascii="LAOFONT" w:hAnsi="LAOFONT"/>
          <w:sz w:val="28"/>
          <w:szCs w:val="28"/>
          <w:lang w:bidi="th-TH"/>
        </w:rPr>
        <w:t>dkpgxaogs,nvogfadovhp</w:t>
      </w:r>
      <w:r w:rsidRPr="00E31479">
        <w:rPr>
          <w:rFonts w:ascii="LAOFONT" w:hAnsi="LAOFONT" w:cs="Angsana New"/>
          <w:sz w:val="28"/>
          <w:szCs w:val="28"/>
          <w:lang w:bidi="th-TH"/>
        </w:rPr>
        <w:t xml:space="preserve">F </w:t>
      </w:r>
      <w:r>
        <w:rPr>
          <w:rFonts w:ascii="LAOFONT" w:hAnsi="LAOFONT" w:cs="Angsana New"/>
          <w:sz w:val="28"/>
          <w:szCs w:val="28"/>
          <w:lang w:bidi="th-TH"/>
        </w:rPr>
        <w:t xml:space="preserve">            </w:t>
      </w:r>
      <w:r w:rsidRPr="00E31479">
        <w:rPr>
          <w:rFonts w:ascii="LAOFONT" w:hAnsi="LAOFONT" w:cs="Angsana New"/>
          <w:sz w:val="28"/>
          <w:szCs w:val="28"/>
          <w:lang w:bidi="th-TH"/>
        </w:rPr>
        <w:t xml:space="preserve">r;dg9Qk9tg0Qkwx.oikfltvkok9ad </w:t>
      </w:r>
      <w:proofErr w:type="spellStart"/>
      <w:r w:rsidRPr="00E31479">
        <w:rPr>
          <w:rFonts w:ascii="LAOFONT" w:hAnsi="LAOFONT" w:cs="Angsana New"/>
          <w:sz w:val="28"/>
          <w:szCs w:val="28"/>
          <w:lang w:bidi="th-TH"/>
        </w:rPr>
        <w:t>csj’lts;ao</w:t>
      </w:r>
      <w:proofErr w:type="spellEnd"/>
      <w:r w:rsidRPr="00E31479">
        <w:rPr>
          <w:rFonts w:ascii="LAOFONT" w:hAnsi="LAOFONT" w:cs="Angsana New"/>
          <w:sz w:val="28"/>
          <w:szCs w:val="28"/>
          <w:lang w:bidi="th-TH"/>
        </w:rPr>
        <w:t>[+.</w:t>
      </w:r>
      <w:proofErr w:type="spellStart"/>
      <w:r w:rsidRPr="00E31479">
        <w:rPr>
          <w:rFonts w:ascii="LAOFONT" w:hAnsi="LAOFONT" w:cs="Angsana New"/>
          <w:sz w:val="28"/>
          <w:szCs w:val="28"/>
          <w:lang w:bidi="th-TH"/>
        </w:rPr>
        <w:t>fDh</w:t>
      </w:r>
      <w:proofErr w:type="spellEnd"/>
      <w:r w:rsidRPr="00B619EE">
        <w:rPr>
          <w:rStyle w:val="hps"/>
          <w:rFonts w:ascii="LAOFONT" w:hAnsi="LAOFONT" w:cs="DokChampa" w:hint="cs"/>
          <w:sz w:val="28"/>
          <w:szCs w:val="28"/>
          <w:cs/>
          <w:lang w:bidi="lo-LA"/>
        </w:rPr>
        <w:t xml:space="preserve"> ”</w:t>
      </w:r>
      <w:r w:rsidRPr="00B619EE">
        <w:rPr>
          <w:rStyle w:val="hps"/>
          <w:rFonts w:ascii="LAOFONT" w:hAnsi="LAOFONT" w:cs="DokChampa"/>
          <w:sz w:val="28"/>
          <w:szCs w:val="28"/>
          <w:lang w:bidi="lo-LA"/>
        </w:rPr>
        <w:t xml:space="preserve">  </w:t>
      </w:r>
      <w:proofErr w:type="spellStart"/>
      <w:r w:rsidRPr="00B619EE">
        <w:rPr>
          <w:rStyle w:val="hps"/>
          <w:rFonts w:ascii="LAOFONT" w:hAnsi="LAOFONT" w:cs="DokChampa"/>
          <w:sz w:val="28"/>
          <w:szCs w:val="28"/>
          <w:lang w:bidi="lo-LA"/>
        </w:rPr>
        <w:t>X,afmkp</w:t>
      </w:r>
      <w:proofErr w:type="spellEnd"/>
      <w:r w:rsidRPr="00B619EE">
        <w:rPr>
          <w:rStyle w:val="hps"/>
          <w:rFonts w:ascii="LAOFONT" w:hAnsi="LAOFONT" w:cs="DokChampa"/>
          <w:sz w:val="28"/>
          <w:szCs w:val="28"/>
          <w:lang w:bidi="lo-LA"/>
        </w:rPr>
        <w:t xml:space="preserve"> !)G#?</w:t>
      </w:r>
      <w:r w:rsidR="00457F63" w:rsidRPr="00E31479">
        <w:rPr>
          <w:sz w:val="36"/>
          <w:szCs w:val="28"/>
        </w:rPr>
        <w:t xml:space="preserve"> </w:t>
      </w:r>
    </w:p>
    <w:p w:rsidR="00E31479" w:rsidRPr="00F75BC3" w:rsidRDefault="00E31479" w:rsidP="00E31479">
      <w:pPr>
        <w:jc w:val="both"/>
        <w:rPr>
          <w:sz w:val="22"/>
        </w:rPr>
      </w:pPr>
    </w:p>
    <w:p w:rsidR="00E31479" w:rsidRPr="00E31479" w:rsidRDefault="00E31479" w:rsidP="00E31479">
      <w:pPr>
        <w:pStyle w:val="BodyTextIndent2"/>
        <w:ind w:firstLine="0"/>
        <w:jc w:val="left"/>
        <w:rPr>
          <w:rFonts w:ascii="LAOFONT" w:hAnsi="LAOFONT" w:cs="Angsana New"/>
          <w:sz w:val="28"/>
          <w:szCs w:val="28"/>
          <w:lang w:bidi="th-TH"/>
        </w:rPr>
      </w:pPr>
      <w:r w:rsidRPr="00E31479">
        <w:rPr>
          <w:rStyle w:val="hps"/>
          <w:rFonts w:ascii="LAOFONT" w:hAnsi="LAOFONT" w:cs="Angsana New"/>
          <w:sz w:val="28"/>
          <w:szCs w:val="28"/>
          <w:lang w:bidi="th-TH"/>
        </w:rPr>
        <w:t>rItgp-6dkj;pjk’-</w:t>
      </w:r>
      <w:r>
        <w:rPr>
          <w:rStyle w:val="hps"/>
          <w:rFonts w:ascii="LAOFONT" w:hAnsi="LAOFONT" w:cs="Angsana New"/>
          <w:sz w:val="28"/>
          <w:szCs w:val="28"/>
          <w:lang w:bidi="th-TH"/>
        </w:rPr>
        <w:t xml:space="preserve">fg9o;kG   </w:t>
      </w:r>
      <w:r w:rsidRPr="00B619EE">
        <w:rPr>
          <w:rStyle w:val="hps"/>
          <w:rFonts w:ascii="LAOFONT" w:hAnsi="LAOFONT" w:cs="DokChampa" w:hint="cs"/>
          <w:sz w:val="28"/>
          <w:szCs w:val="28"/>
          <w:cs/>
          <w:lang w:bidi="lo-LA"/>
        </w:rPr>
        <w:t>“</w:t>
      </w:r>
      <w:r w:rsidRPr="00E31479">
        <w:rPr>
          <w:rFonts w:ascii="LAOFONT" w:hAnsi="LAOFONT"/>
          <w:sz w:val="28"/>
          <w:szCs w:val="28"/>
          <w:lang w:bidi="th-TH"/>
        </w:rPr>
        <w:t>pqdg;ahor;dg9Qk4bdxPjocx’DDD</w:t>
      </w:r>
      <w:r w:rsidRPr="00E31479">
        <w:rPr>
          <w:rFonts w:ascii="LAOFONT" w:hAnsi="LAOFONT" w:cs="Angsana New"/>
          <w:sz w:val="28"/>
          <w:szCs w:val="28"/>
          <w:lang w:bidi="th-TH"/>
        </w:rPr>
        <w:t>r;dg9Qk9tg0Qk</w:t>
      </w:r>
      <w:r>
        <w:rPr>
          <w:rFonts w:ascii="LAOFONT" w:hAnsi="LAOFONT" w:cs="Angsana New"/>
          <w:sz w:val="28"/>
          <w:szCs w:val="28"/>
          <w:lang w:bidi="th-TH"/>
        </w:rPr>
        <w:t>wx.oikfltczjo</w:t>
      </w:r>
      <w:r w:rsidR="00FE1C27">
        <w:rPr>
          <w:rFonts w:ascii="LAOFONT" w:hAnsi="LAOFONT" w:cs="Angsana New"/>
          <w:sz w:val="28"/>
          <w:szCs w:val="28"/>
          <w:lang w:bidi="th-TH"/>
        </w:rPr>
        <w:t xml:space="preserve">fyo </w:t>
      </w:r>
      <w:proofErr w:type="spellStart"/>
      <w:r w:rsidRPr="00E31479">
        <w:rPr>
          <w:rFonts w:ascii="LAOFONT" w:hAnsi="LAOFONT" w:cs="Angsana New"/>
          <w:sz w:val="28"/>
          <w:szCs w:val="28"/>
          <w:lang w:bidi="th-TH"/>
        </w:rPr>
        <w:t>lts;ao</w:t>
      </w:r>
      <w:proofErr w:type="spellEnd"/>
      <w:r w:rsidR="00FE1C27">
        <w:rPr>
          <w:rFonts w:ascii="LAOFONT" w:hAnsi="LAOFONT" w:cs="Angsana New"/>
          <w:sz w:val="28"/>
          <w:szCs w:val="28"/>
          <w:lang w:bidi="th-TH"/>
        </w:rPr>
        <w:t xml:space="preserve"> </w:t>
      </w:r>
      <w:r w:rsidRPr="00E31479">
        <w:rPr>
          <w:rFonts w:ascii="LAOFONT" w:hAnsi="LAOFONT" w:cs="Angsana New"/>
          <w:sz w:val="28"/>
          <w:szCs w:val="28"/>
          <w:lang w:bidi="th-TH"/>
        </w:rPr>
        <w:t>[+.</w:t>
      </w:r>
      <w:proofErr w:type="spellStart"/>
      <w:r w:rsidRPr="00E31479">
        <w:rPr>
          <w:rFonts w:ascii="LAOFONT" w:hAnsi="LAOFONT" w:cs="Angsana New"/>
          <w:sz w:val="28"/>
          <w:szCs w:val="28"/>
          <w:lang w:bidi="th-TH"/>
        </w:rPr>
        <w:t>fDh</w:t>
      </w:r>
      <w:proofErr w:type="spellEnd"/>
      <w:r w:rsidRPr="00B619EE">
        <w:rPr>
          <w:rStyle w:val="hps"/>
          <w:rFonts w:ascii="LAOFONT" w:hAnsi="LAOFONT" w:cs="DokChampa" w:hint="cs"/>
          <w:sz w:val="28"/>
          <w:szCs w:val="28"/>
          <w:cs/>
          <w:lang w:bidi="lo-LA"/>
        </w:rPr>
        <w:t>”</w:t>
      </w:r>
      <w:r w:rsidRPr="00B619EE">
        <w:rPr>
          <w:rStyle w:val="hps"/>
          <w:rFonts w:ascii="LAOFONT" w:hAnsi="LAOFONT" w:cs="DokChampa"/>
          <w:sz w:val="28"/>
          <w:szCs w:val="28"/>
          <w:lang w:bidi="lo-LA"/>
        </w:rPr>
        <w:t xml:space="preserve"> </w:t>
      </w:r>
      <w:r w:rsidR="00FE1C27" w:rsidRPr="00B619EE">
        <w:rPr>
          <w:rStyle w:val="hps"/>
          <w:rFonts w:ascii="LAOFONT" w:hAnsi="LAOFONT" w:cs="DokChampa"/>
          <w:sz w:val="28"/>
          <w:szCs w:val="28"/>
          <w:lang w:bidi="lo-LA"/>
        </w:rPr>
        <w:t xml:space="preserve"> </w:t>
      </w:r>
      <w:proofErr w:type="spellStart"/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fa</w:t>
      </w:r>
      <w:r w:rsidR="00FE1C27"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j</w:t>
      </w:r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’oAoF</w:t>
      </w:r>
      <w:proofErr w:type="spellEnd"/>
      <w:r w:rsidR="00FE1C27"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 xml:space="preserve"> </w:t>
      </w:r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ritvq’</w:t>
      </w:r>
      <w:r w:rsidR="00FE1C27"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-q’</w:t>
      </w:r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dkj;1jk’</w:t>
      </w:r>
      <w:r w:rsidRPr="00E31479">
        <w:rPr>
          <w:rStyle w:val="hps"/>
          <w:rFonts w:ascii="LAOFONT" w:hAnsi="LAOFONT" w:cs="Angsana New"/>
          <w:sz w:val="28"/>
          <w:szCs w:val="28"/>
          <w:lang w:bidi="th-TH"/>
        </w:rPr>
        <w:t>-afg9oc]tc9j,c9h’;jkm5d7qo</w:t>
      </w:r>
      <w:r w:rsidR="00FE1C27">
        <w:rPr>
          <w:rStyle w:val="hps"/>
          <w:rFonts w:ascii="LAOFONT" w:hAnsi="LAOFONT" w:cs="Angsana New"/>
          <w:sz w:val="28"/>
          <w:szCs w:val="28"/>
          <w:lang w:bidi="th-TH"/>
        </w:rPr>
        <w:t xml:space="preserve"> </w:t>
      </w:r>
      <w:r w:rsidRPr="00E31479">
        <w:rPr>
          <w:rStyle w:val="hps"/>
          <w:rFonts w:ascii="LAOFONT" w:hAnsi="LAOFONT" w:cs="Angsana New"/>
          <w:sz w:val="28"/>
          <w:szCs w:val="28"/>
          <w:lang w:bidi="th-TH"/>
        </w:rPr>
        <w:t>8hv’</w:t>
      </w:r>
      <w:r w:rsidR="00FE1C27">
        <w:rPr>
          <w:rStyle w:val="hps"/>
          <w:rFonts w:ascii="LAOFONT" w:hAnsi="LAOFONT" w:cs="Angsana New"/>
          <w:sz w:val="28"/>
          <w:szCs w:val="28"/>
          <w:lang w:bidi="th-TH"/>
        </w:rPr>
        <w:t>wfh,u</w:t>
      </w:r>
      <w:r w:rsidRPr="00E31479">
        <w:rPr>
          <w:rStyle w:val="hps"/>
          <w:rFonts w:ascii="LAOFONT" w:hAnsi="LAOFONT" w:cs="Angsana New"/>
          <w:sz w:val="28"/>
          <w:szCs w:val="28"/>
          <w:lang w:bidi="th-TH"/>
        </w:rPr>
        <w:t>dko</w:t>
      </w:r>
      <w:r w:rsidR="00FE1C27" w:rsidRPr="00FE1C27">
        <w:rPr>
          <w:rFonts w:ascii="LAOFONT" w:hAnsi="LAOFONT" w:cs="Angsana New"/>
          <w:sz w:val="28"/>
          <w:szCs w:val="28"/>
          <w:lang w:bidi="th-TH"/>
        </w:rPr>
        <w:t>xPjo</w:t>
      </w:r>
      <w:r w:rsidRPr="00E31479">
        <w:rPr>
          <w:rFonts w:ascii="LAOFONT" w:hAnsi="LAOFONT"/>
          <w:sz w:val="28"/>
          <w:szCs w:val="28"/>
          <w:lang w:bidi="th-TH"/>
        </w:rPr>
        <w:t>cx’</w:t>
      </w:r>
      <w:r w:rsidRPr="00B619EE">
        <w:rPr>
          <w:rFonts w:ascii="LAOFONT" w:hAnsi="LAOFONT"/>
          <w:color w:val="000000"/>
          <w:sz w:val="28"/>
          <w:szCs w:val="28"/>
        </w:rPr>
        <w:t xml:space="preserve">D  </w:t>
      </w:r>
      <w:r w:rsidR="00FE1C27" w:rsidRPr="00B619EE">
        <w:rPr>
          <w:rFonts w:ascii="LAOFONT" w:hAnsi="LAOFONT"/>
          <w:color w:val="000000"/>
          <w:sz w:val="28"/>
          <w:szCs w:val="28"/>
        </w:rPr>
        <w:t xml:space="preserve"> </w:t>
      </w:r>
      <w:proofErr w:type="spellStart"/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ritvq’dkj</w:t>
      </w:r>
      <w:proofErr w:type="spellEnd"/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;;</w:t>
      </w:r>
      <w:proofErr w:type="spellStart"/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jkskdmjko</w:t>
      </w:r>
      <w:proofErr w:type="spellEnd"/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[+</w:t>
      </w:r>
      <w:proofErr w:type="spellStart"/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wfh</w:t>
      </w:r>
      <w:r w:rsidR="00FE1C27">
        <w:rPr>
          <w:rStyle w:val="hps"/>
          <w:rFonts w:ascii="LAOFONT" w:hAnsi="LAOFONT" w:cs="Angsana New"/>
          <w:sz w:val="28"/>
          <w:szCs w:val="28"/>
          <w:lang w:bidi="th-TH"/>
        </w:rPr>
        <w:t>,u</w:t>
      </w:r>
      <w:r w:rsidRPr="00E31479">
        <w:rPr>
          <w:rStyle w:val="hps"/>
          <w:rFonts w:ascii="LAOFONT" w:hAnsi="LAOFONT" w:cs="Angsana New"/>
          <w:sz w:val="28"/>
          <w:szCs w:val="28"/>
          <w:lang w:bidi="th-TH"/>
        </w:rPr>
        <w:t>dko</w:t>
      </w:r>
      <w:r w:rsidRPr="00E31479">
        <w:rPr>
          <w:rFonts w:ascii="LAOFONT" w:hAnsi="LAOFONT"/>
          <w:sz w:val="28"/>
          <w:szCs w:val="28"/>
          <w:lang w:bidi="th-TH"/>
        </w:rPr>
        <w:t>xPjocx’</w:t>
      </w:r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>F</w:t>
      </w:r>
      <w:proofErr w:type="spellEnd"/>
      <w:r w:rsidRPr="00B619EE">
        <w:rPr>
          <w:rStyle w:val="hps"/>
          <w:rFonts w:ascii="LAOFONT" w:hAnsi="LAOFONT" w:cs="DokChampa"/>
          <w:color w:val="000000"/>
          <w:sz w:val="28"/>
          <w:szCs w:val="28"/>
          <w:lang w:bidi="lo-LA"/>
        </w:rPr>
        <w:t xml:space="preserve">  mjko</w:t>
      </w:r>
      <w:r w:rsidR="00FE1C27">
        <w:rPr>
          <w:rFonts w:ascii="LAOFONT" w:hAnsi="LAOFONT" w:cs="Angsana New"/>
          <w:sz w:val="28"/>
          <w:szCs w:val="28"/>
          <w:lang w:bidi="th-TH"/>
        </w:rPr>
        <w:t>9tg0Qkwx.oikfltczjofyo</w:t>
      </w:r>
      <w:r w:rsidRPr="00E31479">
        <w:rPr>
          <w:rFonts w:ascii="LAOFONT" w:hAnsi="LAOFONT" w:cs="Angsana New"/>
          <w:sz w:val="28"/>
          <w:szCs w:val="28"/>
          <w:lang w:bidi="th-TH"/>
        </w:rPr>
        <w:t>lts;ao[+.</w:t>
      </w:r>
      <w:proofErr w:type="spellStart"/>
      <w:r w:rsidRPr="00E31479">
        <w:rPr>
          <w:rFonts w:ascii="LAOFONT" w:hAnsi="LAOFONT" w:cs="Angsana New"/>
          <w:sz w:val="28"/>
          <w:szCs w:val="28"/>
          <w:lang w:bidi="th-TH"/>
        </w:rPr>
        <w:t>fDh</w:t>
      </w:r>
      <w:proofErr w:type="spellEnd"/>
    </w:p>
    <w:p w:rsidR="00457F63" w:rsidRPr="00F75BC3" w:rsidRDefault="00457F63">
      <w:pPr>
        <w:pStyle w:val="BodyTextIndent2"/>
      </w:pPr>
      <w:r w:rsidRPr="00F75BC3">
        <w:t xml:space="preserve"> </w:t>
      </w:r>
    </w:p>
    <w:p w:rsidR="00575671" w:rsidRPr="00B619EE" w:rsidRDefault="00575671" w:rsidP="00575671">
      <w:pPr>
        <w:pStyle w:val="BodyTextIndent2"/>
        <w:ind w:firstLine="0"/>
        <w:jc w:val="left"/>
        <w:rPr>
          <w:rFonts w:ascii="LAOFONT" w:hAnsi="LAOFONT" w:cs="DokChampa"/>
          <w:sz w:val="28"/>
          <w:szCs w:val="28"/>
          <w:lang w:bidi="lo-LA"/>
        </w:rPr>
      </w:pPr>
      <w:r w:rsidRPr="00575671">
        <w:rPr>
          <w:rStyle w:val="hps"/>
          <w:rFonts w:ascii="LAOFONT" w:hAnsi="LAOFONT" w:cs="Angsana New"/>
          <w:sz w:val="28"/>
          <w:szCs w:val="28"/>
          <w:lang w:bidi="th-TH"/>
        </w:rPr>
        <w:t>.o8vog-QkoU0hkritg9Qk9t[</w:t>
      </w:r>
      <w:proofErr w:type="spellStart"/>
      <w:r w:rsidRPr="00575671">
        <w:rPr>
          <w:rStyle w:val="hps"/>
          <w:rFonts w:ascii="LAOFONT" w:hAnsi="LAOFONT" w:cs="Angsana New"/>
          <w:sz w:val="28"/>
          <w:szCs w:val="28"/>
          <w:lang w:bidi="th-TH"/>
        </w:rPr>
        <w:t>vdmkjo;jk,uspa</w:t>
      </w:r>
      <w:proofErr w:type="spellEnd"/>
      <w:r w:rsidRPr="00575671">
        <w:rPr>
          <w:rStyle w:val="hps"/>
          <w:rFonts w:ascii="LAOFONT" w:hAnsi="LAOFONT" w:cs="Angsana New"/>
          <w:sz w:val="28"/>
          <w:szCs w:val="28"/>
          <w:lang w:bidi="th-TH"/>
        </w:rPr>
        <w:t>=’gdyf0No</w:t>
      </w:r>
      <w:r>
        <w:rPr>
          <w:rStyle w:val="hps"/>
          <w:rFonts w:ascii="LAOFONT" w:hAnsi="LAOFONT" w:cs="Angsana New"/>
          <w:sz w:val="28"/>
          <w:szCs w:val="28"/>
          <w:lang w:bidi="th-TH"/>
        </w:rPr>
        <w:t>da[</w:t>
      </w:r>
      <w:r w:rsidRPr="00575671">
        <w:rPr>
          <w:rStyle w:val="hps"/>
          <w:rFonts w:ascii="LAOFONT" w:hAnsi="LAOFONT" w:cs="Angsana New"/>
          <w:sz w:val="28"/>
          <w:szCs w:val="28"/>
          <w:lang w:bidi="th-TH"/>
        </w:rPr>
        <w:t>7qomuj.fh4bd</w:t>
      </w:r>
      <w:r>
        <w:rPr>
          <w:rStyle w:val="hps"/>
          <w:rFonts w:ascii="LAOFONT" w:hAnsi="LAOFONT" w:cs="Angsana New"/>
          <w:sz w:val="28"/>
          <w:szCs w:val="28"/>
          <w:lang w:bidi="th-TH"/>
        </w:rPr>
        <w:t>,u</w:t>
      </w:r>
      <w:r>
        <w:rPr>
          <w:rFonts w:ascii="LAOFONT" w:hAnsi="LAOFONT" w:cs="Angsana New"/>
          <w:sz w:val="28"/>
          <w:szCs w:val="28"/>
          <w:lang w:bidi="th-TH"/>
        </w:rPr>
        <w:t xml:space="preserve"> </w:t>
      </w:r>
      <w:proofErr w:type="spellStart"/>
      <w:r>
        <w:rPr>
          <w:rFonts w:ascii="LAOFONT" w:hAnsi="LAOFONT" w:cs="Angsana New"/>
          <w:sz w:val="28"/>
          <w:szCs w:val="28"/>
          <w:lang w:bidi="th-TH"/>
        </w:rPr>
        <w:t>dkoxPjocx’F</w:t>
      </w:r>
      <w:proofErr w:type="spellEnd"/>
      <w:r>
        <w:rPr>
          <w:rFonts w:ascii="LAOFONT" w:hAnsi="LAOFONT" w:cs="Angsana New"/>
          <w:sz w:val="28"/>
          <w:szCs w:val="28"/>
          <w:lang w:bidi="th-TH"/>
        </w:rPr>
        <w:t xml:space="preserve">  </w:t>
      </w:r>
      <w:proofErr w:type="spellStart"/>
      <w:r>
        <w:rPr>
          <w:rFonts w:ascii="LAOFONT" w:hAnsi="LAOFONT" w:cs="Angsana New"/>
          <w:sz w:val="28"/>
          <w:szCs w:val="28"/>
          <w:lang w:bidi="th-TH"/>
        </w:rPr>
        <w:t>mkjo</w:t>
      </w:r>
      <w:proofErr w:type="spellEnd"/>
      <w:r w:rsidRPr="00575671">
        <w:rPr>
          <w:rFonts w:ascii="LAOFONT" w:hAnsi="LAOFONT" w:cs="Angsana New"/>
          <w:sz w:val="28"/>
          <w:szCs w:val="28"/>
          <w:lang w:bidi="th-TH"/>
        </w:rPr>
        <w:t xml:space="preserve"> lgxug9ao{</w:t>
      </w:r>
      <w:r w:rsidRPr="00575671">
        <w:rPr>
          <w:color w:val="FF0000"/>
          <w:sz w:val="28"/>
          <w:szCs w:val="28"/>
        </w:rPr>
        <w:t xml:space="preserve"> </w:t>
      </w:r>
      <w:r w:rsidRPr="00B619EE">
        <w:rPr>
          <w:color w:val="000000"/>
          <w:sz w:val="24"/>
          <w:szCs w:val="24"/>
        </w:rPr>
        <w:t>Spurgeon</w:t>
      </w:r>
      <w:r w:rsidRPr="00575671">
        <w:rPr>
          <w:rFonts w:ascii="LAOFONT" w:hAnsi="LAOFONT" w:cs="Angsana New"/>
          <w:sz w:val="28"/>
          <w:szCs w:val="28"/>
          <w:lang w:bidi="th-TH"/>
        </w:rPr>
        <w:t xml:space="preserve"> </w:t>
      </w:r>
      <w:proofErr w:type="spellStart"/>
      <w:r w:rsidRPr="00575671">
        <w:rPr>
          <w:rFonts w:ascii="LAOFONT" w:hAnsi="LAOFONT" w:cs="Angsana New"/>
          <w:sz w:val="28"/>
          <w:szCs w:val="28"/>
          <w:lang w:bidi="th-TH"/>
        </w:rPr>
        <w:t>wfhg;Qk;jkF</w:t>
      </w:r>
      <w:proofErr w:type="spellEnd"/>
      <w:r w:rsidRPr="00575671">
        <w:rPr>
          <w:rFonts w:ascii="LAOFONT" w:hAnsi="LAOFONT" w:cs="Angsana New"/>
          <w:sz w:val="28"/>
          <w:szCs w:val="28"/>
          <w:lang w:bidi="th-TH"/>
        </w:rPr>
        <w:t xml:space="preserve">  </w:t>
      </w:r>
      <w:r w:rsidRPr="00B619EE">
        <w:rPr>
          <w:rFonts w:ascii="LAOFONT" w:hAnsi="LAOFONT" w:cs="DokChampa" w:hint="cs"/>
          <w:sz w:val="28"/>
          <w:szCs w:val="28"/>
          <w:cs/>
          <w:lang w:bidi="lo-LA"/>
        </w:rPr>
        <w:t>“</w:t>
      </w:r>
      <w:r w:rsidRPr="00B619EE">
        <w:rPr>
          <w:rFonts w:ascii="LAOFONT" w:hAnsi="LAOFONT" w:cs="DokChampa"/>
          <w:sz w:val="28"/>
          <w:szCs w:val="28"/>
          <w:lang w:bidi="lo-LA"/>
        </w:rPr>
        <w:t>vkf9t,u[k’7qo,u7;k,g-njv.o7A’mevyfF c8j3fpxqddt8yc]h;</w:t>
      </w:r>
    </w:p>
    <w:p w:rsidR="00457F63" w:rsidRPr="00F75BC3" w:rsidRDefault="00575671" w:rsidP="00575671">
      <w:pPr>
        <w:pStyle w:val="BodyTextIndent2"/>
      </w:pPr>
      <w:r w:rsidRPr="00B619EE">
        <w:rPr>
          <w:rFonts w:ascii="LAOFONT" w:hAnsi="LAOFONT" w:cs="DokChampa"/>
          <w:sz w:val="28"/>
          <w:szCs w:val="28"/>
          <w:lang w:bidi="lo-LA"/>
        </w:rPr>
        <w:t xml:space="preserve"> gIqk9t,u7;k,g-njvwx8k,0Ao8vo</w:t>
      </w:r>
      <w:r w:rsidRPr="00B619EE">
        <w:rPr>
          <w:rFonts w:ascii="LAOFONT" w:hAnsi="LAOFONT" w:cs="DokChampa" w:hint="cs"/>
          <w:sz w:val="28"/>
          <w:szCs w:val="28"/>
          <w:cs/>
          <w:lang w:bidi="lo-LA"/>
        </w:rPr>
        <w:t>”</w:t>
      </w:r>
      <w:r w:rsidRPr="00B619EE">
        <w:rPr>
          <w:rFonts w:ascii="LAOFONT" w:hAnsi="LAOFONT" w:cs="DokChampa"/>
          <w:sz w:val="28"/>
          <w:szCs w:val="24"/>
          <w:lang w:bidi="lo-LA"/>
        </w:rPr>
        <w:t xml:space="preserve"> </w:t>
      </w:r>
      <w:r w:rsidRPr="00575671">
        <w:rPr>
          <w:rFonts w:cs="Angsana New"/>
          <w:sz w:val="32"/>
          <w:szCs w:val="32"/>
          <w:lang w:bidi="th-TH"/>
        </w:rPr>
        <w:t xml:space="preserve">  </w:t>
      </w:r>
      <w:r w:rsidR="00457F63" w:rsidRPr="00F75BC3">
        <w:t xml:space="preserve">(C. H. Spurgeon, </w:t>
      </w:r>
      <w:r w:rsidR="00457F63" w:rsidRPr="00F75BC3">
        <w:rPr>
          <w:b/>
          <w:bCs/>
          <w:i/>
          <w:iCs/>
        </w:rPr>
        <w:t>Around the Wicket Gate</w:t>
      </w:r>
      <w:r w:rsidR="00457F63" w:rsidRPr="00F75BC3">
        <w:t xml:space="preserve">, Pasadena, Texas: Pilgrim Publications, 1992 reprint, p. 57).  Here are the “stages” most people go through.  </w:t>
      </w:r>
    </w:p>
    <w:p w:rsidR="00457F63" w:rsidRPr="00F75BC3" w:rsidRDefault="00457F63">
      <w:pPr>
        <w:pStyle w:val="BodyTextIndent2"/>
      </w:pPr>
    </w:p>
    <w:p w:rsidR="00457F63" w:rsidRDefault="00387710" w:rsidP="00387710">
      <w:pPr>
        <w:pStyle w:val="BodyTextIndent2"/>
        <w:ind w:firstLine="0"/>
        <w:rPr>
          <w:rFonts w:ascii="LAOFONT" w:hAnsi="LAOFONT"/>
          <w:b/>
          <w:bCs/>
          <w:sz w:val="28"/>
          <w:szCs w:val="28"/>
          <w:lang w:bidi="th-TH"/>
        </w:rPr>
      </w:pPr>
      <w:r w:rsidRPr="00B619EE">
        <w:rPr>
          <w:b/>
          <w:color w:val="000000"/>
          <w:sz w:val="28"/>
          <w:szCs w:val="28"/>
        </w:rPr>
        <w:t xml:space="preserve">I. </w:t>
      </w:r>
      <w:proofErr w:type="spellStart"/>
      <w:r w:rsidRPr="00B619EE">
        <w:rPr>
          <w:rFonts w:ascii="LAOFONT" w:hAnsi="LAOFONT"/>
          <w:b/>
          <w:color w:val="000000"/>
          <w:sz w:val="28"/>
          <w:szCs w:val="28"/>
        </w:rPr>
        <w:t>xtdkomujonj’F</w:t>
      </w:r>
      <w:proofErr w:type="spellEnd"/>
      <w:r w:rsidRPr="00B619EE">
        <w:rPr>
          <w:rFonts w:ascii="LAOFONT" w:hAnsi="LAOFONT"/>
          <w:b/>
          <w:color w:val="000000"/>
          <w:sz w:val="28"/>
          <w:szCs w:val="28"/>
        </w:rPr>
        <w:t xml:space="preserve"> mkjovkf9t,k3[</w:t>
      </w:r>
      <w:proofErr w:type="spellStart"/>
      <w:r w:rsidRPr="00B619EE">
        <w:rPr>
          <w:rFonts w:ascii="LAOFONT" w:hAnsi="LAOFONT"/>
          <w:b/>
          <w:color w:val="000000"/>
          <w:sz w:val="28"/>
          <w:szCs w:val="28"/>
        </w:rPr>
        <w:t>ff;hpgsafzqos</w:t>
      </w:r>
      <w:proofErr w:type="spellEnd"/>
      <w:r w:rsidRPr="00B619EE">
        <w:rPr>
          <w:rFonts w:ascii="LAOFONT" w:hAnsi="LAOFONT"/>
          <w:b/>
          <w:color w:val="000000"/>
          <w:sz w:val="28"/>
          <w:szCs w:val="28"/>
        </w:rPr>
        <w:t>]kp1kj’s]kpd;jk,k3[</w:t>
      </w:r>
      <w:proofErr w:type="spellStart"/>
      <w:r w:rsidRPr="00B619EE">
        <w:rPr>
          <w:rFonts w:ascii="LAOFONT" w:hAnsi="LAOFONT"/>
          <w:b/>
          <w:color w:val="000000"/>
          <w:sz w:val="28"/>
          <w:szCs w:val="28"/>
        </w:rPr>
        <w:t>fgrnjvdko</w:t>
      </w:r>
      <w:r w:rsidRPr="00387710">
        <w:rPr>
          <w:rFonts w:ascii="LAOFONT" w:hAnsi="LAOFONT"/>
          <w:b/>
          <w:bCs/>
          <w:sz w:val="28"/>
          <w:szCs w:val="28"/>
          <w:lang w:bidi="th-TH"/>
        </w:rPr>
        <w:t>xPjocx’D</w:t>
      </w:r>
      <w:proofErr w:type="spellEnd"/>
    </w:p>
    <w:p w:rsidR="007B4650" w:rsidRPr="00387710" w:rsidRDefault="007B4650" w:rsidP="00387710">
      <w:pPr>
        <w:pStyle w:val="BodyTextIndent2"/>
        <w:ind w:firstLine="0"/>
        <w:rPr>
          <w:sz w:val="28"/>
          <w:szCs w:val="28"/>
        </w:rPr>
      </w:pPr>
    </w:p>
    <w:p w:rsidR="00495297" w:rsidRPr="00B619EE" w:rsidRDefault="00495297" w:rsidP="00495297">
      <w:pPr>
        <w:tabs>
          <w:tab w:val="left" w:pos="7920"/>
        </w:tabs>
        <w:jc w:val="both"/>
        <w:rPr>
          <w:rFonts w:ascii="LAOFONT" w:hAnsi="LAOFONT"/>
          <w:color w:val="000000"/>
          <w:sz w:val="28"/>
          <w:szCs w:val="28"/>
        </w:rPr>
      </w:pPr>
      <w:proofErr w:type="spellStart"/>
      <w:r w:rsidRPr="00495297">
        <w:rPr>
          <w:rStyle w:val="hps"/>
          <w:rFonts w:ascii="LAOFONT" w:hAnsi="LAOFONT" w:cs="Angsana New"/>
          <w:sz w:val="28"/>
          <w:szCs w:val="28"/>
          <w:lang w:bidi="th-TH"/>
        </w:rPr>
        <w:t>gdu</w:t>
      </w:r>
      <w:proofErr w:type="spellEnd"/>
      <w:r w:rsidRPr="00495297">
        <w:rPr>
          <w:rStyle w:val="hps"/>
          <w:rFonts w:ascii="LAOFONT" w:hAnsi="LAOFONT" w:cs="Angsana New"/>
          <w:sz w:val="28"/>
          <w:szCs w:val="28"/>
          <w:lang w:bidi="th-TH"/>
        </w:rPr>
        <w:t>[m5d7qogxaoc[[oUF,k3[flv’lk,7A’</w:t>
      </w:r>
      <w:r w:rsidRPr="00495297">
        <w:rPr>
          <w:rStyle w:val="hps"/>
          <w:rFonts w:ascii="LAOFONT" w:hAnsi="LAOFONT" w:cs="DokChampa"/>
          <w:sz w:val="28"/>
          <w:szCs w:val="28"/>
          <w:lang w:bidi="lo-LA"/>
        </w:rPr>
        <w:t>mevyf,k</w:t>
      </w:r>
      <w:r w:rsidRPr="00495297">
        <w:rPr>
          <w:rStyle w:val="hps"/>
          <w:rFonts w:ascii="LAOFONT" w:hAnsi="LAOFONT" w:cs="Angsana New"/>
          <w:sz w:val="28"/>
          <w:szCs w:val="28"/>
          <w:lang w:bidi="th-TH"/>
        </w:rPr>
        <w:t xml:space="preserve">f;hpgsfzqomuj[+4Nd8vh’D </w:t>
      </w:r>
      <w:r w:rsidRPr="00B619EE">
        <w:rPr>
          <w:rFonts w:ascii="LAOFONT" w:hAnsi="LAOFONT"/>
          <w:color w:val="000000"/>
          <w:sz w:val="28"/>
          <w:szCs w:val="28"/>
        </w:rPr>
        <w:t>0hkritg9Qkd+g7uvpgxao</w:t>
      </w:r>
    </w:p>
    <w:p w:rsidR="00C31974" w:rsidRPr="00B619EE" w:rsidRDefault="00495297" w:rsidP="00495297">
      <w:pPr>
        <w:tabs>
          <w:tab w:val="left" w:pos="7920"/>
        </w:tabs>
        <w:jc w:val="both"/>
        <w:rPr>
          <w:rFonts w:ascii="LAOFONT" w:hAnsi="LAOFONT" w:cs="DokChampa"/>
          <w:color w:val="000000"/>
          <w:szCs w:val="22"/>
          <w:lang w:bidi="lo-LA"/>
        </w:rPr>
      </w:pPr>
      <w:r w:rsidRPr="00B619EE">
        <w:rPr>
          <w:rFonts w:ascii="LAOFONT" w:hAnsi="LAOFONT"/>
          <w:color w:val="000000"/>
          <w:sz w:val="28"/>
          <w:szCs w:val="28"/>
        </w:rPr>
        <w:t>g-</w:t>
      </w:r>
      <w:proofErr w:type="spellStart"/>
      <w:r w:rsidRPr="00B619EE">
        <w:rPr>
          <w:rFonts w:ascii="LAOFONT" w:hAnsi="LAOFONT"/>
          <w:color w:val="000000"/>
          <w:sz w:val="28"/>
          <w:szCs w:val="28"/>
        </w:rPr>
        <w:t>ajooAoDmkjo</w:t>
      </w:r>
      <w:r w:rsidR="00C31974" w:rsidRPr="00B619EE">
        <w:rPr>
          <w:rFonts w:ascii="LAOFONT" w:hAnsi="LAOFONT"/>
          <w:color w:val="000000"/>
          <w:sz w:val="28"/>
          <w:szCs w:val="28"/>
        </w:rPr>
        <w:t>d</w:t>
      </w:r>
      <w:proofErr w:type="spellEnd"/>
      <w:r w:rsidR="00C31974" w:rsidRPr="00B619EE">
        <w:rPr>
          <w:rFonts w:ascii="LAOFONT" w:hAnsi="LAOFONT"/>
          <w:color w:val="000000"/>
          <w:sz w:val="28"/>
          <w:szCs w:val="28"/>
        </w:rPr>
        <w:t>]y[2yfF</w:t>
      </w:r>
      <w:r w:rsidRPr="00B619EE">
        <w:rPr>
          <w:rFonts w:ascii="LAOFONT" w:hAnsi="LAOFONT"/>
          <w:color w:val="000000"/>
          <w:sz w:val="28"/>
          <w:szCs w:val="28"/>
        </w:rPr>
        <w:t>zh6-kpmujIhv’gra’</w:t>
      </w:r>
      <w:r w:rsidRPr="00B619EE">
        <w:rPr>
          <w:rFonts w:cs="DokChampa" w:hint="cs"/>
          <w:color w:val="000000"/>
          <w:sz w:val="28"/>
          <w:szCs w:val="28"/>
          <w:cs/>
          <w:lang w:bidi="lo-LA"/>
        </w:rPr>
        <w:t>“​</w:t>
      </w:r>
      <w:r w:rsidRPr="00B619EE">
        <w:rPr>
          <w:rFonts w:ascii="Lao Light" w:hAnsi="Lao Light" w:cs="DokChampa" w:hint="cs"/>
          <w:color w:val="000000"/>
          <w:sz w:val="28"/>
          <w:szCs w:val="28"/>
          <w:cs/>
          <w:lang w:bidi="lo-LA"/>
        </w:rPr>
        <w:t>​</w:t>
      </w:r>
      <w:r w:rsidRPr="00B619EE">
        <w:rPr>
          <w:rFonts w:ascii="LAOFONT" w:hAnsi="LAOFONT" w:cs="DokChampa"/>
          <w:color w:val="000000"/>
          <w:sz w:val="28"/>
          <w:szCs w:val="28"/>
          <w:lang w:bidi="lo-LA"/>
        </w:rPr>
        <w:t>rit75o</w:t>
      </w:r>
      <w:r w:rsidRPr="00B619EE">
        <w:rPr>
          <w:rFonts w:ascii="Lao Light" w:hAnsi="Lao Light" w:cs="DokChampa" w:hint="cs"/>
          <w:color w:val="000000"/>
          <w:sz w:val="28"/>
          <w:szCs w:val="28"/>
          <w:cs/>
          <w:lang w:bidi="lo-LA"/>
        </w:rPr>
        <w:t>”</w:t>
      </w:r>
      <w:proofErr w:type="spellStart"/>
      <w:r w:rsidRPr="00B619EE">
        <w:rPr>
          <w:rFonts w:ascii="LAOFONT" w:hAnsi="LAOFONT" w:cs="DokChampa"/>
          <w:color w:val="000000"/>
          <w:sz w:val="28"/>
          <w:szCs w:val="28"/>
          <w:lang w:bidi="lo-LA"/>
        </w:rPr>
        <w:t>d+gs,nvodao</w:t>
      </w:r>
      <w:r w:rsidR="00C31974" w:rsidRPr="00B619EE">
        <w:rPr>
          <w:rFonts w:ascii="LAOFONT" w:hAnsi="LAOFONT" w:cs="DokChampa"/>
          <w:color w:val="000000"/>
          <w:sz w:val="28"/>
          <w:szCs w:val="28"/>
          <w:lang w:bidi="lo-LA"/>
        </w:rPr>
        <w:t>F</w:t>
      </w:r>
      <w:proofErr w:type="spellEnd"/>
      <w:r w:rsidRPr="00B619EE">
        <w:rPr>
          <w:rFonts w:ascii="LAOFONT" w:hAnsi="LAOFONT" w:cs="DokChampa"/>
          <w:color w:val="000000"/>
          <w:sz w:val="28"/>
          <w:szCs w:val="28"/>
          <w:lang w:bidi="lo-LA"/>
        </w:rPr>
        <w:t>[+;jk9tc,jo</w:t>
      </w:r>
      <w:r w:rsidRPr="00B619EE">
        <w:rPr>
          <w:rFonts w:ascii="LAOFONT" w:hAnsi="LAOFONT"/>
          <w:color w:val="000000"/>
          <w:sz w:val="28"/>
          <w:szCs w:val="28"/>
        </w:rPr>
        <w:t>d=]</w:t>
      </w:r>
      <w:proofErr w:type="spellStart"/>
      <w:r w:rsidRPr="00B619EE">
        <w:rPr>
          <w:rFonts w:ascii="LAOFONT" w:hAnsi="LAOFONT"/>
          <w:color w:val="000000"/>
          <w:sz w:val="28"/>
          <w:szCs w:val="28"/>
        </w:rPr>
        <w:t>tou.fd+fumjko</w:t>
      </w:r>
      <w:r w:rsidRPr="00B619EE">
        <w:rPr>
          <w:rFonts w:ascii="LAOFONT" w:hAnsi="LAOFONT" w:cs="DokChampa"/>
          <w:color w:val="000000"/>
          <w:sz w:val="28"/>
          <w:szCs w:val="28"/>
          <w:lang w:bidi="lo-LA"/>
        </w:rPr>
        <w:t>d</w:t>
      </w:r>
      <w:r w:rsidR="00C31974" w:rsidRPr="00B619EE">
        <w:rPr>
          <w:rFonts w:ascii="LAOFONT" w:hAnsi="LAOFONT" w:cs="DokChampa"/>
          <w:color w:val="000000"/>
          <w:sz w:val="28"/>
          <w:szCs w:val="28"/>
          <w:lang w:bidi="lo-LA"/>
        </w:rPr>
        <w:t>+</w:t>
      </w:r>
      <w:r w:rsidRPr="00B619EE">
        <w:rPr>
          <w:rFonts w:ascii="LAOFONT" w:hAnsi="LAOFONT" w:cs="DokChampa"/>
          <w:color w:val="000000"/>
          <w:sz w:val="28"/>
          <w:szCs w:val="28"/>
          <w:lang w:bidi="lo-LA"/>
        </w:rPr>
        <w:t>gs,nvo</w:t>
      </w:r>
      <w:proofErr w:type="spellEnd"/>
      <w:r w:rsidR="00C31974" w:rsidRPr="00B619EE">
        <w:rPr>
          <w:rFonts w:ascii="LAOFONT" w:hAnsi="LAOFONT" w:cs="DokChampa"/>
          <w:color w:val="000000"/>
          <w:sz w:val="28"/>
          <w:szCs w:val="28"/>
          <w:lang w:bidi="lo-LA"/>
        </w:rPr>
        <w:t xml:space="preserve"> </w:t>
      </w:r>
      <w:proofErr w:type="spellStart"/>
      <w:r w:rsidRPr="00B619EE">
        <w:rPr>
          <w:rFonts w:ascii="LAOFONT" w:hAnsi="LAOFONT" w:cs="DokChampa"/>
          <w:color w:val="000000"/>
          <w:sz w:val="28"/>
          <w:szCs w:val="28"/>
          <w:lang w:bidi="lo-LA"/>
        </w:rPr>
        <w:t>daoD</w:t>
      </w:r>
      <w:proofErr w:type="spellEnd"/>
      <w:r w:rsidRPr="00B619EE">
        <w:rPr>
          <w:rFonts w:ascii="LAOFONT" w:hAnsi="LAOFONT" w:cs="DokChampa"/>
          <w:color w:val="000000"/>
          <w:szCs w:val="22"/>
          <w:lang w:bidi="lo-LA"/>
        </w:rPr>
        <w:t xml:space="preserve"> </w:t>
      </w:r>
      <w:r w:rsidR="00C31974" w:rsidRPr="00B619EE">
        <w:rPr>
          <w:rFonts w:ascii="LAOFONT" w:hAnsi="LAOFONT" w:cs="DokChampa"/>
          <w:color w:val="000000"/>
          <w:szCs w:val="22"/>
          <w:lang w:bidi="lo-LA"/>
        </w:rPr>
        <w:t xml:space="preserve"> </w:t>
      </w:r>
    </w:p>
    <w:p w:rsidR="002B73C8" w:rsidRDefault="006C47B7" w:rsidP="00C31974">
      <w:pPr>
        <w:tabs>
          <w:tab w:val="left" w:pos="7920"/>
        </w:tabs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</w:t>
      </w:r>
      <w:r w:rsidR="00C31974" w:rsidRPr="00C31974">
        <w:rPr>
          <w:rFonts w:ascii="LAOFONT" w:hAnsi="LAOFONT"/>
          <w:sz w:val="28"/>
          <w:szCs w:val="28"/>
        </w:rPr>
        <w:t>0hkrtg9Qk,k3[f8ACc8j8vogxaow;]5hopvho;jk</w:t>
      </w:r>
      <w:r w:rsidR="00C31974">
        <w:rPr>
          <w:rFonts w:ascii="LAOFONT" w:hAnsi="LAOFONT"/>
          <w:sz w:val="28"/>
          <w:szCs w:val="28"/>
        </w:rPr>
        <w:t>,u</w:t>
      </w:r>
      <w:r w:rsidR="00C31974" w:rsidRPr="00C31974">
        <w:rPr>
          <w:rFonts w:ascii="LAOFONT" w:hAnsi="LAOFONT"/>
          <w:sz w:val="28"/>
          <w:szCs w:val="28"/>
        </w:rPr>
        <w:t>7v[7q;</w:t>
      </w:r>
      <w:r w:rsidR="002B73C8">
        <w:rPr>
          <w:rFonts w:ascii="LAOFONT" w:hAnsi="LAOFONT"/>
          <w:sz w:val="28"/>
          <w:szCs w:val="28"/>
        </w:rPr>
        <w:t>obj’16j</w:t>
      </w:r>
      <w:r w:rsidR="00C31974" w:rsidRPr="00C31974">
        <w:rPr>
          <w:rFonts w:ascii="LAOFONT" w:hAnsi="LAOFONT"/>
          <w:sz w:val="28"/>
          <w:szCs w:val="28"/>
        </w:rPr>
        <w:t>sohk[kho</w:t>
      </w:r>
      <w:r w:rsidR="002B73C8">
        <w:rPr>
          <w:rFonts w:ascii="LAOFONT" w:hAnsi="LAOFONT"/>
          <w:sz w:val="28"/>
          <w:szCs w:val="28"/>
        </w:rPr>
        <w:t>0v’0hkritg9Qk</w:t>
      </w:r>
      <w:r w:rsidR="00C31974" w:rsidRPr="00C31974">
        <w:rPr>
          <w:rFonts w:ascii="LAOFONT" w:hAnsi="LAOFONT"/>
          <w:sz w:val="28"/>
          <w:szCs w:val="28"/>
        </w:rPr>
        <w:t>wfhg-uo0hk</w:t>
      </w:r>
      <w:r w:rsidR="002B73C8">
        <w:rPr>
          <w:rFonts w:ascii="LAOFONT" w:hAnsi="LAOFONT"/>
          <w:sz w:val="28"/>
          <w:szCs w:val="28"/>
        </w:rPr>
        <w:t xml:space="preserve"> </w:t>
      </w:r>
      <w:r w:rsidR="00C31974" w:rsidRPr="00C31974">
        <w:rPr>
          <w:rFonts w:ascii="LAOFONT" w:hAnsi="LAOFONT"/>
          <w:sz w:val="28"/>
          <w:szCs w:val="28"/>
        </w:rPr>
        <w:t>rtg9Qkwx3[fda[g0qkg9QkDfajCoAo0hkrtg9Qkd=jg]U,8Qowx3</w:t>
      </w:r>
      <w:r w:rsidR="002B73C8">
        <w:rPr>
          <w:rFonts w:ascii="LAOFONT" w:hAnsi="LAOFONT"/>
          <w:sz w:val="28"/>
          <w:szCs w:val="28"/>
        </w:rPr>
        <w:t>[f.oxu!_&amp;$F</w:t>
      </w:r>
      <w:r w:rsidR="00C31974" w:rsidRPr="00C31974">
        <w:rPr>
          <w:rFonts w:ascii="LAOFONT" w:hAnsi="LAOFONT"/>
          <w:sz w:val="28"/>
          <w:szCs w:val="28"/>
        </w:rPr>
        <w:t>grkt</w:t>
      </w:r>
      <w:r w:rsidR="002B73C8">
        <w:rPr>
          <w:rFonts w:ascii="LAOFONT" w:hAnsi="LAOFONT"/>
          <w:sz w:val="28"/>
          <w:szCs w:val="28"/>
        </w:rPr>
        <w:t>;jk’0hkrtg9QkgsCqk</w:t>
      </w:r>
      <w:r w:rsidR="00C31974" w:rsidRPr="00C31974">
        <w:rPr>
          <w:rFonts w:ascii="LAOFONT" w:hAnsi="LAOFONT"/>
          <w:sz w:val="28"/>
          <w:szCs w:val="28"/>
        </w:rPr>
        <w:t>c]t</w:t>
      </w:r>
      <w:r w:rsidR="002B73C8">
        <w:rPr>
          <w:rFonts w:ascii="LAOFONT" w:hAnsi="LAOFONT"/>
          <w:sz w:val="28"/>
          <w:szCs w:val="28"/>
        </w:rPr>
        <w:t xml:space="preserve"> </w:t>
      </w:r>
      <w:r w:rsidR="00C31974" w:rsidRPr="00C31974">
        <w:rPr>
          <w:rFonts w:ascii="LAOFONT" w:hAnsi="LAOFONT"/>
          <w:sz w:val="28"/>
          <w:szCs w:val="28"/>
        </w:rPr>
        <w:t>grkt7qosohk[hkod+fu8j=0hkrtg9QkD</w:t>
      </w:r>
      <w:r w:rsidR="002B73C8">
        <w:rPr>
          <w:rFonts w:ascii="LAOFONT" w:hAnsi="LAOFONT"/>
          <w:sz w:val="28"/>
          <w:szCs w:val="28"/>
        </w:rPr>
        <w:t xml:space="preserve"> </w:t>
      </w:r>
      <w:proofErr w:type="spellStart"/>
      <w:r w:rsidR="00C31974" w:rsidRPr="00C31974">
        <w:rPr>
          <w:rFonts w:ascii="LAOFONT" w:hAnsi="LAOFONT"/>
          <w:sz w:val="28"/>
          <w:szCs w:val="28"/>
        </w:rPr>
        <w:t>oAo</w:t>
      </w:r>
      <w:r w:rsidR="002B73C8">
        <w:rPr>
          <w:rFonts w:ascii="LAOFONT" w:hAnsi="LAOFONT"/>
          <w:sz w:val="28"/>
          <w:szCs w:val="28"/>
        </w:rPr>
        <w:t>,ao</w:t>
      </w:r>
      <w:proofErr w:type="spellEnd"/>
      <w:r w:rsidR="00C31974" w:rsidRPr="00C31974">
        <w:rPr>
          <w:rFonts w:ascii="LAOFONT" w:hAnsi="LAOFONT"/>
          <w:sz w:val="28"/>
          <w:szCs w:val="28"/>
        </w:rPr>
        <w:t>[=jc</w:t>
      </w:r>
      <w:r w:rsidR="002B73C8">
        <w:rPr>
          <w:rFonts w:ascii="LAOFONT" w:hAnsi="LAOFONT"/>
          <w:sz w:val="28"/>
          <w:szCs w:val="28"/>
        </w:rPr>
        <w:t>,jogsfzqomuj4nd8vhCjc,jos]n[=</w:t>
      </w:r>
      <w:proofErr w:type="spellStart"/>
      <w:r w:rsidR="002B73C8">
        <w:rPr>
          <w:rFonts w:ascii="LAOFONT" w:hAnsi="LAOFONT"/>
          <w:sz w:val="28"/>
          <w:szCs w:val="28"/>
        </w:rPr>
        <w:t>jL</w:t>
      </w:r>
      <w:proofErr w:type="spellEnd"/>
      <w:r w:rsidR="002B73C8">
        <w:rPr>
          <w:rFonts w:ascii="LAOFONT" w:hAnsi="LAOFONT"/>
          <w:sz w:val="28"/>
          <w:szCs w:val="28"/>
        </w:rPr>
        <w:t xml:space="preserve"> </w:t>
      </w:r>
      <w:r w:rsidR="00C31974" w:rsidRPr="00C31974">
        <w:rPr>
          <w:rFonts w:ascii="LAOFONT" w:hAnsi="LAOFONT"/>
          <w:sz w:val="28"/>
          <w:szCs w:val="28"/>
        </w:rPr>
        <w:t>0hkrtg9Qk</w:t>
      </w:r>
      <w:r w:rsidR="00B24E03">
        <w:rPr>
          <w:rFonts w:ascii="LAOFONT" w:hAnsi="LAOFONT"/>
          <w:sz w:val="28"/>
          <w:szCs w:val="28"/>
        </w:rPr>
        <w:t>wfh</w:t>
      </w:r>
      <w:r w:rsidR="00C31974" w:rsidRPr="00C31974">
        <w:rPr>
          <w:rFonts w:ascii="LAOFONT" w:hAnsi="LAOFONT"/>
          <w:sz w:val="28"/>
          <w:szCs w:val="28"/>
        </w:rPr>
        <w:t>gfuovvdwx</w:t>
      </w:r>
    </w:p>
    <w:p w:rsidR="00F510C7" w:rsidRDefault="00C31974" w:rsidP="00C31974">
      <w:pPr>
        <w:tabs>
          <w:tab w:val="left" w:pos="7920"/>
        </w:tabs>
        <w:jc w:val="both"/>
        <w:rPr>
          <w:rFonts w:ascii="LAOFONT" w:hAnsi="LAOFONT"/>
          <w:sz w:val="28"/>
          <w:szCs w:val="28"/>
        </w:rPr>
      </w:pPr>
      <w:r w:rsidRPr="00C31974">
        <w:rPr>
          <w:rFonts w:ascii="LAOFONT" w:hAnsi="LAOFONT"/>
          <w:sz w:val="28"/>
          <w:szCs w:val="28"/>
        </w:rPr>
        <w:t>mkCsohk</w:t>
      </w:r>
      <w:r w:rsidR="00B24E03">
        <w:rPr>
          <w:rFonts w:ascii="LAOFONT" w:hAnsi="LAOFONT"/>
          <w:sz w:val="28"/>
          <w:szCs w:val="28"/>
        </w:rPr>
        <w:t>g,njv8vog;]kgmltokwfhlYol5f</w:t>
      </w:r>
      <w:r w:rsidRPr="00C31974">
        <w:rPr>
          <w:rFonts w:ascii="LAOFONT" w:hAnsi="LAOFONT"/>
          <w:sz w:val="28"/>
          <w:szCs w:val="28"/>
        </w:rPr>
        <w:t>]</w:t>
      </w:r>
      <w:proofErr w:type="spellStart"/>
      <w:r w:rsidRPr="00C31974">
        <w:rPr>
          <w:rFonts w:ascii="LAOFONT" w:hAnsi="LAOFONT"/>
          <w:sz w:val="28"/>
          <w:szCs w:val="28"/>
        </w:rPr>
        <w:t>qC</w:t>
      </w:r>
      <w:r w:rsidR="00B24E03">
        <w:rPr>
          <w:rFonts w:ascii="LAOFONT" w:hAnsi="LAOFONT"/>
          <w:sz w:val="28"/>
          <w:szCs w:val="28"/>
        </w:rPr>
        <w:t>.o-j;’</w:t>
      </w:r>
      <w:r w:rsidRPr="00C31974">
        <w:rPr>
          <w:rFonts w:ascii="LAOFONT" w:hAnsi="LAOFONT"/>
          <w:sz w:val="28"/>
          <w:szCs w:val="28"/>
        </w:rPr>
        <w:t>mevyf</w:t>
      </w:r>
      <w:r w:rsidR="00B24E03">
        <w:rPr>
          <w:rFonts w:ascii="LAOFONT" w:hAnsi="LAOFONT"/>
          <w:sz w:val="28"/>
          <w:szCs w:val="28"/>
        </w:rPr>
        <w:t>F</w:t>
      </w:r>
      <w:proofErr w:type="spellEnd"/>
      <w:r w:rsidR="006C47B7">
        <w:rPr>
          <w:rFonts w:ascii="LAOFONT" w:hAnsi="LAOFONT"/>
          <w:sz w:val="28"/>
          <w:szCs w:val="28"/>
        </w:rPr>
        <w:t xml:space="preserve"> </w:t>
      </w:r>
      <w:r w:rsidRPr="00C31974">
        <w:rPr>
          <w:rFonts w:ascii="LAOFONT" w:hAnsi="LAOFONT"/>
          <w:sz w:val="28"/>
          <w:szCs w:val="28"/>
        </w:rPr>
        <w:t>0hkrtg9</w:t>
      </w:r>
      <w:r w:rsidR="00B24E03">
        <w:rPr>
          <w:rFonts w:ascii="LAOFONT" w:hAnsi="LAOFONT"/>
          <w:sz w:val="28"/>
          <w:szCs w:val="28"/>
        </w:rPr>
        <w:t>Qkwfhpyoc]</w:t>
      </w:r>
      <w:proofErr w:type="spellStart"/>
      <w:r w:rsidR="006C47B7">
        <w:rPr>
          <w:rFonts w:ascii="LAOFONT" w:hAnsi="LAOFONT"/>
          <w:sz w:val="28"/>
          <w:szCs w:val="28"/>
        </w:rPr>
        <w:t>t</w:t>
      </w:r>
      <w:r w:rsidR="00B24E03">
        <w:rPr>
          <w:rFonts w:ascii="LAOFONT" w:hAnsi="LAOFONT"/>
          <w:sz w:val="28"/>
          <w:szCs w:val="28"/>
        </w:rPr>
        <w:t>Ia</w:t>
      </w:r>
      <w:proofErr w:type="spellEnd"/>
      <w:r w:rsidR="00B24E03">
        <w:rPr>
          <w:rFonts w:ascii="LAOFONT" w:hAnsi="LAOFONT"/>
          <w:sz w:val="28"/>
          <w:szCs w:val="28"/>
        </w:rPr>
        <w:t>[I6hc]</w:t>
      </w:r>
      <w:proofErr w:type="spellStart"/>
      <w:r w:rsidR="00B24E03">
        <w:rPr>
          <w:rFonts w:ascii="LAOFONT" w:hAnsi="LAOFONT"/>
          <w:sz w:val="28"/>
          <w:szCs w:val="28"/>
        </w:rPr>
        <w:t>h;d</w:t>
      </w:r>
      <w:proofErr w:type="spellEnd"/>
      <w:r w:rsidR="00B24E03">
        <w:rPr>
          <w:rFonts w:ascii="LAOFONT" w:hAnsi="LAOFONT"/>
          <w:sz w:val="28"/>
          <w:szCs w:val="28"/>
        </w:rPr>
        <w:t>=j</w:t>
      </w:r>
      <w:r w:rsidR="006C47B7">
        <w:rPr>
          <w:rFonts w:ascii="LAOFONT" w:hAnsi="LAOFONT"/>
          <w:sz w:val="28"/>
          <w:szCs w:val="28"/>
        </w:rPr>
        <w:t>9bj’</w:t>
      </w:r>
      <w:r w:rsidR="00B24E03">
        <w:rPr>
          <w:rFonts w:ascii="LAOFONT" w:hAnsi="LAOFONT"/>
          <w:sz w:val="28"/>
          <w:szCs w:val="28"/>
        </w:rPr>
        <w:t>wfhIa[</w:t>
      </w:r>
      <w:r w:rsidR="006C47B7">
        <w:rPr>
          <w:rFonts w:ascii="LAOFONT" w:hAnsi="LAOFONT"/>
          <w:sz w:val="28"/>
          <w:szCs w:val="28"/>
        </w:rPr>
        <w:t xml:space="preserve"> </w:t>
      </w:r>
      <w:r w:rsidRPr="00C31974">
        <w:rPr>
          <w:rFonts w:ascii="LAOFONT" w:hAnsi="LAOFONT"/>
          <w:sz w:val="28"/>
          <w:szCs w:val="28"/>
        </w:rPr>
        <w:t>[a[8y</w:t>
      </w:r>
      <w:r w:rsidR="00B24E03">
        <w:rPr>
          <w:rFonts w:ascii="LAOFONT" w:hAnsi="LAOFONT"/>
          <w:sz w:val="28"/>
          <w:szCs w:val="28"/>
        </w:rPr>
        <w:t>f</w:t>
      </w:r>
      <w:r w:rsidRPr="00C31974">
        <w:rPr>
          <w:rFonts w:ascii="LAOFONT" w:hAnsi="LAOFONT"/>
          <w:sz w:val="28"/>
          <w:szCs w:val="28"/>
        </w:rPr>
        <w:t>lt,k</w:t>
      </w:r>
      <w:r w:rsidR="006C47B7">
        <w:rPr>
          <w:rFonts w:ascii="LAOFONT" w:hAnsi="LAOFONT"/>
          <w:sz w:val="28"/>
          <w:szCs w:val="28"/>
        </w:rPr>
        <w:t>D</w:t>
      </w:r>
      <w:r w:rsidRPr="00C31974">
        <w:rPr>
          <w:rFonts w:ascii="LAOFONT" w:hAnsi="LAOFONT"/>
          <w:sz w:val="28"/>
          <w:szCs w:val="28"/>
        </w:rPr>
        <w:t>oAo7n;ymudkomuj0khrtg9qhk</w:t>
      </w:r>
      <w:r w:rsidR="00F510C7">
        <w:rPr>
          <w:rFonts w:ascii="LAOFONT" w:hAnsi="LAOFONT"/>
          <w:sz w:val="28"/>
          <w:szCs w:val="28"/>
        </w:rPr>
        <w:t>wfh</w:t>
      </w:r>
      <w:r w:rsidRPr="00C31974">
        <w:rPr>
          <w:rFonts w:ascii="LAOFONT" w:hAnsi="LAOFONT"/>
          <w:sz w:val="28"/>
          <w:szCs w:val="28"/>
        </w:rPr>
        <w:t>dkpgxaoc[a[8yl</w:t>
      </w:r>
      <w:r w:rsidR="00F510C7">
        <w:rPr>
          <w:rFonts w:ascii="LAOFONT" w:hAnsi="LAOFONT"/>
          <w:sz w:val="28"/>
          <w:szCs w:val="28"/>
        </w:rPr>
        <w:t xml:space="preserve">D </w:t>
      </w:r>
      <w:r w:rsidRPr="00C31974">
        <w:rPr>
          <w:rFonts w:ascii="LAOFONT" w:hAnsi="LAOFONT"/>
          <w:sz w:val="28"/>
          <w:szCs w:val="28"/>
        </w:rPr>
        <w:t>c8j0hkrtg9Qk</w:t>
      </w:r>
      <w:r w:rsidR="00F510C7">
        <w:rPr>
          <w:rFonts w:ascii="LAOFONT" w:hAnsi="LAOFONT"/>
          <w:sz w:val="28"/>
          <w:szCs w:val="28"/>
        </w:rPr>
        <w:t>d+pa’</w:t>
      </w:r>
      <w:r w:rsidRPr="00C31974">
        <w:rPr>
          <w:rFonts w:ascii="LAOFONT" w:hAnsi="LAOFONT"/>
          <w:sz w:val="28"/>
          <w:szCs w:val="28"/>
        </w:rPr>
        <w:t>[=</w:t>
      </w:r>
      <w:proofErr w:type="spellStart"/>
      <w:r w:rsidRPr="00C31974">
        <w:rPr>
          <w:rFonts w:ascii="LAOFONT" w:hAnsi="LAOFONT"/>
          <w:sz w:val="28"/>
          <w:szCs w:val="28"/>
        </w:rPr>
        <w:t>jwfh,udkoxPjocxC</w:t>
      </w:r>
      <w:r w:rsidR="00F510C7">
        <w:rPr>
          <w:rFonts w:ascii="LAOFONT" w:hAnsi="LAOFONT"/>
          <w:sz w:val="28"/>
          <w:szCs w:val="28"/>
        </w:rPr>
        <w:t>spa</w:t>
      </w:r>
      <w:proofErr w:type="spellEnd"/>
      <w:r w:rsidR="00F510C7">
        <w:rPr>
          <w:rFonts w:ascii="LAOFONT" w:hAnsi="LAOFONT"/>
          <w:sz w:val="28"/>
          <w:szCs w:val="28"/>
        </w:rPr>
        <w:t>’</w:t>
      </w:r>
    </w:p>
    <w:p w:rsidR="00347E10" w:rsidRDefault="00C31974" w:rsidP="00C31974">
      <w:pPr>
        <w:tabs>
          <w:tab w:val="left" w:pos="7920"/>
        </w:tabs>
        <w:jc w:val="both"/>
        <w:rPr>
          <w:rFonts w:ascii="LAOFONT" w:hAnsi="LAOFONT"/>
          <w:sz w:val="28"/>
          <w:szCs w:val="28"/>
        </w:rPr>
      </w:pPr>
      <w:r w:rsidRPr="00C31974">
        <w:rPr>
          <w:rFonts w:ascii="LAOFONT" w:hAnsi="LAOFONT"/>
          <w:sz w:val="28"/>
          <w:szCs w:val="28"/>
        </w:rPr>
        <w:t>g]</w:t>
      </w:r>
      <w:proofErr w:type="spellStart"/>
      <w:r w:rsidRPr="00C31974">
        <w:rPr>
          <w:rFonts w:ascii="LAOFONT" w:hAnsi="LAOFONT"/>
          <w:sz w:val="28"/>
          <w:szCs w:val="28"/>
        </w:rPr>
        <w:t>up</w:t>
      </w:r>
      <w:r w:rsidR="00F510C7">
        <w:rPr>
          <w:rFonts w:ascii="LAOFONT" w:hAnsi="LAOFONT"/>
          <w:sz w:val="28"/>
          <w:szCs w:val="28"/>
        </w:rPr>
        <w:t>D</w:t>
      </w:r>
      <w:proofErr w:type="spellEnd"/>
      <w:r w:rsidR="00347E10">
        <w:rPr>
          <w:rFonts w:ascii="LAOFONT" w:hAnsi="LAOFONT"/>
          <w:sz w:val="28"/>
          <w:szCs w:val="28"/>
        </w:rPr>
        <w:t xml:space="preserve"> </w:t>
      </w:r>
      <w:r w:rsidR="00F510C7">
        <w:rPr>
          <w:rFonts w:ascii="LAOFONT" w:hAnsi="LAOFONT"/>
          <w:sz w:val="28"/>
          <w:szCs w:val="28"/>
        </w:rPr>
        <w:t>0hkritg9Qk</w:t>
      </w:r>
      <w:r w:rsidRPr="00C31974">
        <w:rPr>
          <w:rFonts w:ascii="LAOFONT" w:hAnsi="LAOFONT"/>
          <w:sz w:val="28"/>
          <w:szCs w:val="28"/>
        </w:rPr>
        <w:t>,k</w:t>
      </w:r>
      <w:r w:rsidR="00F510C7">
        <w:rPr>
          <w:rFonts w:ascii="LAOFONT" w:hAnsi="LAOFONT"/>
          <w:sz w:val="28"/>
          <w:szCs w:val="28"/>
        </w:rPr>
        <w:t>d=jgrkt;jkg0qkg9Qkfuda[0hkritg9Qk</w:t>
      </w:r>
      <w:r w:rsidRPr="00C31974">
        <w:rPr>
          <w:rFonts w:ascii="LAOFONT" w:hAnsi="LAOFONT"/>
          <w:sz w:val="28"/>
          <w:szCs w:val="28"/>
        </w:rPr>
        <w:t>[=jc,jogrkt0hkrtg9Qk8hvCdko</w:t>
      </w:r>
      <w:r w:rsidR="00347E10">
        <w:rPr>
          <w:rFonts w:ascii="LAOFONT" w:hAnsi="LAOFONT"/>
          <w:sz w:val="28"/>
          <w:szCs w:val="28"/>
        </w:rPr>
        <w:t xml:space="preserve">7;k,]vrQoD </w:t>
      </w:r>
      <w:r w:rsidRPr="00C31974">
        <w:rPr>
          <w:rFonts w:ascii="LAOFONT" w:hAnsi="LAOFONT"/>
          <w:sz w:val="28"/>
          <w:szCs w:val="28"/>
        </w:rPr>
        <w:t>fajCoAo0hkrtg9Qkd=jwfhzkjodko8=jl6hvajopk;okogxaog;]kg9afx</w:t>
      </w:r>
      <w:r w:rsidR="00347E10">
        <w:rPr>
          <w:rFonts w:ascii="LAOFONT" w:hAnsi="LAOFONT"/>
          <w:sz w:val="28"/>
          <w:szCs w:val="28"/>
        </w:rPr>
        <w:t>u</w:t>
      </w:r>
      <w:r w:rsidRPr="00C31974">
        <w:rPr>
          <w:rFonts w:ascii="LAOFONT" w:hAnsi="LAOFONT"/>
          <w:sz w:val="28"/>
          <w:szCs w:val="28"/>
        </w:rPr>
        <w:t>dvjomuj0hkrtg9Qkwfh,udkoxPjocxC</w:t>
      </w:r>
      <w:r w:rsidR="00347E10">
        <w:rPr>
          <w:rFonts w:ascii="LAOFONT" w:hAnsi="LAOFONT"/>
          <w:sz w:val="28"/>
          <w:szCs w:val="28"/>
        </w:rPr>
        <w:t>vao</w:t>
      </w:r>
    </w:p>
    <w:p w:rsidR="00C31974" w:rsidRPr="00347E10" w:rsidRDefault="00347E10" w:rsidP="00C31974">
      <w:pPr>
        <w:tabs>
          <w:tab w:val="left" w:pos="7920"/>
        </w:tabs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>cmh9y’.o</w:t>
      </w:r>
      <w:r w:rsidR="00C31974" w:rsidRPr="00C31974">
        <w:rPr>
          <w:rFonts w:ascii="LAOFONT" w:hAnsi="LAOFONT"/>
          <w:sz w:val="28"/>
          <w:szCs w:val="28"/>
        </w:rPr>
        <w:t>gfnvodaopk ;</w:t>
      </w:r>
      <w:proofErr w:type="spellStart"/>
      <w:r w:rsidR="00C31974" w:rsidRPr="00C31974">
        <w:rPr>
          <w:rFonts w:ascii="LAOFONT" w:hAnsi="LAOFONT"/>
          <w:sz w:val="28"/>
          <w:szCs w:val="28"/>
        </w:rPr>
        <w:t>aomu</w:t>
      </w:r>
      <w:proofErr w:type="spellEnd"/>
      <w:r w:rsidR="00C31974" w:rsidRPr="00C31974">
        <w:rPr>
          <w:rFonts w:ascii="LAOFONT" w:hAnsi="LAOFONT"/>
          <w:sz w:val="28"/>
          <w:szCs w:val="28"/>
        </w:rPr>
        <w:t xml:space="preserve"> @)F !_*!F </w:t>
      </w:r>
      <w:r>
        <w:rPr>
          <w:rFonts w:ascii="LAOFONT" w:hAnsi="LAOFONT"/>
          <w:sz w:val="28"/>
          <w:szCs w:val="28"/>
        </w:rPr>
        <w:t xml:space="preserve"> </w:t>
      </w:r>
      <w:r w:rsidR="00C31974" w:rsidRPr="00C31974">
        <w:rPr>
          <w:rFonts w:ascii="LAOFONT" w:hAnsi="LAOFONT"/>
          <w:sz w:val="28"/>
          <w:szCs w:val="28"/>
        </w:rPr>
        <w:t xml:space="preserve">8vomuj0khrtg9Qkwfhpyo </w:t>
      </w:r>
      <w:r w:rsidR="00C31974" w:rsidRPr="00347E10">
        <w:rPr>
          <w:sz w:val="22"/>
          <w:szCs w:val="22"/>
        </w:rPr>
        <w:t xml:space="preserve">Dr. Charles J. Woodbridge preach at </w:t>
      </w:r>
      <w:proofErr w:type="spellStart"/>
      <w:r w:rsidR="00C31974" w:rsidRPr="00347E10">
        <w:rPr>
          <w:sz w:val="22"/>
          <w:szCs w:val="22"/>
        </w:rPr>
        <w:t>Biola</w:t>
      </w:r>
      <w:proofErr w:type="spellEnd"/>
      <w:r w:rsidR="00C31974" w:rsidRPr="00347E10">
        <w:rPr>
          <w:sz w:val="22"/>
          <w:szCs w:val="22"/>
        </w:rPr>
        <w:t xml:space="preserve"> College ( Now </w:t>
      </w:r>
      <w:proofErr w:type="spellStart"/>
      <w:r w:rsidR="00C31974" w:rsidRPr="00347E10">
        <w:rPr>
          <w:sz w:val="22"/>
          <w:szCs w:val="22"/>
        </w:rPr>
        <w:t>Biola</w:t>
      </w:r>
      <w:proofErr w:type="spellEnd"/>
      <w:r w:rsidR="00C31974" w:rsidRPr="00347E10">
        <w:rPr>
          <w:sz w:val="22"/>
          <w:szCs w:val="22"/>
        </w:rPr>
        <w:t xml:space="preserve"> University).</w:t>
      </w:r>
    </w:p>
    <w:p w:rsidR="006E69AC" w:rsidRDefault="00497B11" w:rsidP="006E69AC">
      <w:pPr>
        <w:tabs>
          <w:tab w:val="left" w:pos="7920"/>
        </w:tabs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</w:t>
      </w:r>
      <w:r w:rsidRPr="00497B11">
        <w:rPr>
          <w:rFonts w:ascii="LAOFONT" w:hAnsi="LAOFONT"/>
          <w:sz w:val="28"/>
          <w:szCs w:val="28"/>
        </w:rPr>
        <w:t>le]a[mjkogfj</w:t>
      </w:r>
      <w:r>
        <w:rPr>
          <w:rFonts w:ascii="LAOFONT" w:hAnsi="LAOFONT"/>
          <w:sz w:val="28"/>
          <w:szCs w:val="28"/>
        </w:rPr>
        <w:t>L</w:t>
      </w:r>
      <w:r w:rsidRPr="00497B11">
        <w:rPr>
          <w:rFonts w:ascii="LAOFONT" w:hAnsi="LAOFONT"/>
          <w:sz w:val="28"/>
          <w:szCs w:val="28"/>
        </w:rPr>
        <w:t>mjko,k3[ff;hp7;k,gsCqk[j</w:t>
      </w:r>
      <w:r>
        <w:rPr>
          <w:rFonts w:ascii="LAOFONT" w:hAnsi="LAOFONT"/>
          <w:sz w:val="28"/>
          <w:szCs w:val="28"/>
        </w:rPr>
        <w:t>=L</w:t>
      </w:r>
      <w:r w:rsidRPr="00497B11">
        <w:rPr>
          <w:rFonts w:ascii="LAOFONT" w:hAnsi="LAOFONT"/>
          <w:sz w:val="28"/>
          <w:szCs w:val="28"/>
        </w:rPr>
        <w:t>s]n;jkgxaopvhor=jc,j0vCmjkogvqkmkjoc8j8vopaC</w:t>
      </w:r>
      <w:r>
        <w:rPr>
          <w:rFonts w:ascii="LAOFONT" w:hAnsi="LAOFONT"/>
          <w:sz w:val="28"/>
          <w:szCs w:val="28"/>
        </w:rPr>
        <w:t xml:space="preserve">       </w:t>
      </w:r>
      <w:r w:rsidRPr="00497B11">
        <w:rPr>
          <w:rFonts w:ascii="LAOFONT" w:hAnsi="LAOFONT"/>
          <w:sz w:val="28"/>
          <w:szCs w:val="28"/>
        </w:rPr>
        <w:t>gxaogfadovhpLskdmjko,kmujo</w:t>
      </w:r>
      <w:r>
        <w:rPr>
          <w:rFonts w:ascii="LAOFONT" w:hAnsi="LAOFONT"/>
          <w:sz w:val="28"/>
          <w:szCs w:val="28"/>
        </w:rPr>
        <w:t>U.o8vog-QkoUpvhogxaov5[xtoylapgmqjkoAos]ngxaogs,nvogfadovhpmujwfh</w:t>
      </w:r>
      <w:r w:rsidR="006E69AC">
        <w:rPr>
          <w:rFonts w:ascii="LAOFONT" w:hAnsi="LAOFONT"/>
          <w:sz w:val="28"/>
          <w:szCs w:val="28"/>
        </w:rPr>
        <w:t xml:space="preserve"> </w:t>
      </w:r>
      <w:r>
        <w:rPr>
          <w:rFonts w:ascii="LAOFONT" w:hAnsi="LAOFONT"/>
          <w:sz w:val="28"/>
          <w:szCs w:val="28"/>
        </w:rPr>
        <w:t>g8u[38,kda[3[fF</w:t>
      </w:r>
      <w:r w:rsidRPr="00497B11">
        <w:rPr>
          <w:rFonts w:ascii="LAOFONT" w:hAnsi="LAOFONT"/>
          <w:sz w:val="28"/>
          <w:szCs w:val="28"/>
        </w:rPr>
        <w:t>d=j[=jwfhs,kp;k,;jkmjko</w:t>
      </w:r>
      <w:r w:rsidR="0015559C">
        <w:rPr>
          <w:rFonts w:ascii="LAOFONT" w:hAnsi="LAOFONT"/>
          <w:sz w:val="28"/>
          <w:szCs w:val="28"/>
        </w:rPr>
        <w:t>9t4ndxPjocxCF</w:t>
      </w:r>
      <w:r w:rsidRPr="00497B11">
        <w:rPr>
          <w:rFonts w:ascii="LAOFONT" w:hAnsi="LAOFONT"/>
          <w:sz w:val="28"/>
          <w:szCs w:val="28"/>
        </w:rPr>
        <w:t>s]</w:t>
      </w:r>
      <w:r w:rsidR="006E69AC">
        <w:rPr>
          <w:rFonts w:ascii="LAOFONT" w:hAnsi="LAOFONT"/>
          <w:sz w:val="28"/>
          <w:szCs w:val="28"/>
        </w:rPr>
        <w:t>n;jkmjko,kgs,nvodaoda[0hkrtg9Qk</w:t>
      </w:r>
      <w:r w:rsidRPr="00497B11">
        <w:rPr>
          <w:rFonts w:ascii="LAOFONT" w:hAnsi="LAOFONT"/>
          <w:sz w:val="28"/>
          <w:szCs w:val="28"/>
        </w:rPr>
        <w:t xml:space="preserve"> </w:t>
      </w:r>
      <w:proofErr w:type="spellStart"/>
      <w:r w:rsidRPr="00497B11">
        <w:rPr>
          <w:rFonts w:ascii="LAOFONT" w:hAnsi="LAOFONT"/>
          <w:sz w:val="28"/>
          <w:szCs w:val="28"/>
        </w:rPr>
        <w:t>grkt;jkmjkogsCqk</w:t>
      </w:r>
      <w:r w:rsidR="006E69AC">
        <w:rPr>
          <w:rFonts w:ascii="LAOFONT" w:hAnsi="LAOFONT"/>
          <w:sz w:val="28"/>
          <w:szCs w:val="28"/>
        </w:rPr>
        <w:t>F</w:t>
      </w:r>
      <w:r w:rsidRPr="00497B11">
        <w:rPr>
          <w:rFonts w:ascii="LAOFONT" w:hAnsi="LAOFONT"/>
          <w:sz w:val="28"/>
          <w:szCs w:val="28"/>
        </w:rPr>
        <w:t>c</w:t>
      </w:r>
      <w:proofErr w:type="spellEnd"/>
      <w:r w:rsidRPr="00497B11">
        <w:rPr>
          <w:rFonts w:ascii="LAOFONT" w:hAnsi="LAOFONT"/>
          <w:sz w:val="28"/>
          <w:szCs w:val="28"/>
        </w:rPr>
        <w:t>]</w:t>
      </w:r>
      <w:proofErr w:type="spellStart"/>
      <w:r w:rsidRPr="00497B11">
        <w:rPr>
          <w:rFonts w:ascii="LAOFONT" w:hAnsi="LAOFONT"/>
          <w:sz w:val="28"/>
          <w:szCs w:val="28"/>
        </w:rPr>
        <w:t>t,u</w:t>
      </w:r>
      <w:proofErr w:type="spellEnd"/>
      <w:r w:rsidRPr="00497B11">
        <w:rPr>
          <w:rFonts w:ascii="LAOFONT" w:hAnsi="LAOFONT"/>
          <w:sz w:val="28"/>
          <w:szCs w:val="28"/>
        </w:rPr>
        <w:t>[kC7qo</w:t>
      </w:r>
      <w:r w:rsidR="006E69AC">
        <w:rPr>
          <w:rFonts w:ascii="LAOFONT" w:hAnsi="LAOFONT"/>
          <w:sz w:val="28"/>
          <w:szCs w:val="28"/>
        </w:rPr>
        <w:t>wfh</w:t>
      </w:r>
      <w:r w:rsidRPr="00497B11">
        <w:rPr>
          <w:rFonts w:ascii="LAOFONT" w:hAnsi="LAOFONT"/>
          <w:sz w:val="28"/>
          <w:szCs w:val="28"/>
        </w:rPr>
        <w:t>g-uomjko,k</w:t>
      </w:r>
      <w:r w:rsidR="0015559C">
        <w:rPr>
          <w:rFonts w:ascii="LAOFONT" w:hAnsi="LAOFONT"/>
          <w:sz w:val="28"/>
          <w:szCs w:val="28"/>
        </w:rPr>
        <w:t>F</w:t>
      </w:r>
      <w:r w:rsidRPr="00497B11">
        <w:rPr>
          <w:rFonts w:ascii="LAOFONT" w:hAnsi="LAOFONT"/>
          <w:sz w:val="28"/>
          <w:szCs w:val="28"/>
        </w:rPr>
        <w:t>s]n;jk,u7qofu8=</w:t>
      </w:r>
      <w:proofErr w:type="spellStart"/>
      <w:r w:rsidRPr="00497B11">
        <w:rPr>
          <w:rFonts w:ascii="LAOFONT" w:hAnsi="LAOFONT"/>
          <w:sz w:val="28"/>
          <w:szCs w:val="28"/>
        </w:rPr>
        <w:t>jmjkoL</w:t>
      </w:r>
      <w:proofErr w:type="spellEnd"/>
      <w:r w:rsidR="006E69AC">
        <w:rPr>
          <w:rFonts w:ascii="LAOFONT" w:hAnsi="LAOFONT"/>
          <w:sz w:val="28"/>
          <w:szCs w:val="28"/>
        </w:rPr>
        <w:t xml:space="preserve"> </w:t>
      </w:r>
      <w:proofErr w:type="spellStart"/>
      <w:r w:rsidRPr="00497B11">
        <w:rPr>
          <w:rFonts w:ascii="LAOFONT" w:hAnsi="LAOFONT"/>
          <w:sz w:val="28"/>
          <w:szCs w:val="28"/>
        </w:rPr>
        <w:t>skdgxaog-ajooAoF</w:t>
      </w:r>
      <w:proofErr w:type="spellEnd"/>
      <w:r w:rsidR="006E69AC">
        <w:rPr>
          <w:rFonts w:ascii="LAOFONT" w:hAnsi="LAOFONT"/>
          <w:sz w:val="28"/>
          <w:szCs w:val="28"/>
        </w:rPr>
        <w:t xml:space="preserve"> </w:t>
      </w:r>
      <w:r w:rsidRPr="00497B11">
        <w:rPr>
          <w:rFonts w:ascii="LAOFONT" w:hAnsi="LAOFONT"/>
          <w:sz w:val="28"/>
          <w:szCs w:val="28"/>
        </w:rPr>
        <w:t>,</w:t>
      </w:r>
      <w:proofErr w:type="spellStart"/>
      <w:r w:rsidRPr="00497B11">
        <w:rPr>
          <w:rFonts w:ascii="LAOFONT" w:hAnsi="LAOFONT"/>
          <w:sz w:val="28"/>
          <w:szCs w:val="28"/>
        </w:rPr>
        <w:t>ao</w:t>
      </w:r>
      <w:proofErr w:type="spellEnd"/>
      <w:r w:rsidRPr="00497B11">
        <w:rPr>
          <w:rFonts w:ascii="LAOFONT" w:hAnsi="LAOFONT"/>
          <w:sz w:val="28"/>
          <w:szCs w:val="28"/>
        </w:rPr>
        <w:t>[=</w:t>
      </w:r>
      <w:proofErr w:type="spellStart"/>
      <w:r w:rsidRPr="00497B11">
        <w:rPr>
          <w:rFonts w:ascii="LAOFONT" w:hAnsi="LAOFONT"/>
          <w:sz w:val="28"/>
          <w:szCs w:val="28"/>
        </w:rPr>
        <w:t>jwfs,kp</w:t>
      </w:r>
      <w:proofErr w:type="spellEnd"/>
    </w:p>
    <w:p w:rsidR="00497B11" w:rsidRPr="00497B11" w:rsidRDefault="00497B11" w:rsidP="0015559C">
      <w:pPr>
        <w:tabs>
          <w:tab w:val="left" w:pos="7920"/>
        </w:tabs>
        <w:jc w:val="both"/>
        <w:rPr>
          <w:rFonts w:ascii="LAOFONT" w:hAnsi="LAOFONT"/>
          <w:sz w:val="28"/>
          <w:szCs w:val="28"/>
        </w:rPr>
      </w:pPr>
      <w:r w:rsidRPr="00497B11">
        <w:rPr>
          <w:rFonts w:ascii="LAOFONT" w:hAnsi="LAOFONT"/>
          <w:sz w:val="28"/>
          <w:szCs w:val="28"/>
        </w:rPr>
        <w:lastRenderedPageBreak/>
        <w:t>7;k,</w:t>
      </w:r>
      <w:r w:rsidR="0015559C">
        <w:rPr>
          <w:rFonts w:ascii="LAOFONT" w:hAnsi="LAOFONT"/>
          <w:sz w:val="28"/>
          <w:szCs w:val="28"/>
        </w:rPr>
        <w:t>;jkmjkowfh4ndxPjocxCF</w:t>
      </w:r>
      <w:r w:rsidRPr="00497B11">
        <w:rPr>
          <w:rFonts w:ascii="LAOFONT" w:hAnsi="LAOFONT"/>
          <w:sz w:val="28"/>
          <w:szCs w:val="28"/>
        </w:rPr>
        <w:t>1jkg0Qk.90hkrtg9QkzyfD</w:t>
      </w:r>
      <w:r w:rsidR="0015559C">
        <w:rPr>
          <w:rFonts w:ascii="LAOFONT" w:hAnsi="LAOFONT"/>
          <w:sz w:val="28"/>
          <w:szCs w:val="28"/>
        </w:rPr>
        <w:t>0hkrtg9Qkfu.9mjumjko16jmujoU</w:t>
      </w:r>
      <w:r w:rsidRPr="00497B11">
        <w:rPr>
          <w:rFonts w:ascii="LAOFONT" w:hAnsi="LAOFONT"/>
          <w:sz w:val="28"/>
          <w:szCs w:val="28"/>
        </w:rPr>
        <w:t>[=j;jk9tgxao</w:t>
      </w:r>
      <w:r w:rsidR="0015559C">
        <w:rPr>
          <w:rFonts w:ascii="LAOFONT" w:hAnsi="LAOFONT"/>
          <w:sz w:val="28"/>
          <w:szCs w:val="28"/>
        </w:rPr>
        <w:t xml:space="preserve">phvov5[xt </w:t>
      </w:r>
      <w:r w:rsidRPr="00497B11">
        <w:rPr>
          <w:rFonts w:ascii="LAOFONT" w:hAnsi="LAOFONT"/>
          <w:sz w:val="28"/>
          <w:szCs w:val="28"/>
        </w:rPr>
        <w:t>oylap</w:t>
      </w:r>
      <w:r w:rsidR="0015559C">
        <w:rPr>
          <w:rFonts w:ascii="LAOFONT" w:hAnsi="LAOFONT"/>
          <w:sz w:val="28"/>
          <w:szCs w:val="28"/>
        </w:rPr>
        <w:t>s]n</w:t>
      </w:r>
      <w:r w:rsidRPr="00497B11">
        <w:rPr>
          <w:rFonts w:ascii="LAOFONT" w:hAnsi="LAOFONT"/>
          <w:sz w:val="28"/>
          <w:szCs w:val="28"/>
        </w:rPr>
        <w:t>gs,nv</w:t>
      </w:r>
      <w:r w:rsidR="0015559C">
        <w:rPr>
          <w:rFonts w:ascii="LAOFONT" w:hAnsi="LAOFONT"/>
          <w:sz w:val="28"/>
          <w:szCs w:val="28"/>
        </w:rPr>
        <w:t>ogfad3[fFs]nvvd9kd7;k,sCP[gsCqkD</w:t>
      </w:r>
      <w:r w:rsidRPr="00497B11">
        <w:rPr>
          <w:rFonts w:ascii="LAOFONT" w:hAnsi="LAOFONT"/>
          <w:sz w:val="28"/>
          <w:szCs w:val="28"/>
        </w:rPr>
        <w:t>gs,nvo0hkrtg9Qk,uvkp5wfhly[lk,xuD</w:t>
      </w:r>
      <w:r w:rsidR="0015559C">
        <w:rPr>
          <w:rFonts w:ascii="LAOFONT" w:hAnsi="LAOFONT"/>
          <w:sz w:val="28"/>
          <w:szCs w:val="28"/>
        </w:rPr>
        <w:t xml:space="preserve"> </w:t>
      </w:r>
      <w:r w:rsidRPr="00497B11">
        <w:rPr>
          <w:rFonts w:ascii="LAOFONT" w:hAnsi="LAOFONT"/>
          <w:sz w:val="28"/>
          <w:szCs w:val="28"/>
        </w:rPr>
        <w:t>oAo</w:t>
      </w:r>
      <w:r w:rsidR="0015559C">
        <w:rPr>
          <w:rFonts w:ascii="LAOFONT" w:hAnsi="LAOFONT"/>
          <w:sz w:val="28"/>
          <w:szCs w:val="28"/>
        </w:rPr>
        <w:t>,ao</w:t>
      </w:r>
      <w:r w:rsidRPr="00497B11">
        <w:rPr>
          <w:rFonts w:ascii="LAOFONT" w:hAnsi="LAOFONT"/>
          <w:sz w:val="28"/>
          <w:szCs w:val="28"/>
        </w:rPr>
        <w:t>d=jgxaogsfzqomujfu.odko,k3[f{c8j[=jc,jo7;k,lk,kf-;jpmjko.sh]vfD mjko9t8vhC</w:t>
      </w:r>
      <w:r w:rsidR="0015559C">
        <w:rPr>
          <w:rFonts w:ascii="LAOFONT" w:hAnsi="LAOFONT"/>
          <w:sz w:val="28"/>
          <w:szCs w:val="28"/>
        </w:rPr>
        <w:t>.fh</w:t>
      </w:r>
      <w:r w:rsidRPr="00497B11">
        <w:rPr>
          <w:rFonts w:ascii="LAOFONT" w:hAnsi="LAOFONT"/>
          <w:sz w:val="28"/>
          <w:szCs w:val="28"/>
        </w:rPr>
        <w:t>,udkoxjPocxCvajocmh9yCgrnjv9twfhIa[</w:t>
      </w:r>
      <w:r w:rsidR="0015559C">
        <w:rPr>
          <w:rFonts w:ascii="LAOFONT" w:hAnsi="LAOFONT"/>
          <w:sz w:val="28"/>
          <w:szCs w:val="28"/>
        </w:rPr>
        <w:t>7;k,]vfrQoD</w:t>
      </w:r>
      <w:r w:rsidRPr="00497B11">
        <w:rPr>
          <w:rFonts w:ascii="LAOFONT" w:hAnsi="LAOFONT"/>
          <w:sz w:val="28"/>
          <w:szCs w:val="28"/>
        </w:rPr>
        <w:t>mjko9t8vhC,udko1kd</w:t>
      </w:r>
      <w:r w:rsidR="0015559C">
        <w:rPr>
          <w:rFonts w:ascii="LAOFONT" w:hAnsi="LAOFONT"/>
          <w:sz w:val="28"/>
          <w:szCs w:val="28"/>
        </w:rPr>
        <w:t xml:space="preserve"> </w:t>
      </w:r>
      <w:proofErr w:type="spellStart"/>
      <w:r w:rsidRPr="00497B11">
        <w:rPr>
          <w:rFonts w:ascii="LAOFONT" w:hAnsi="LAOFONT"/>
          <w:sz w:val="28"/>
          <w:szCs w:val="28"/>
        </w:rPr>
        <w:t>xPjocxCcmhM</w:t>
      </w:r>
      <w:r w:rsidR="0015559C">
        <w:rPr>
          <w:rFonts w:ascii="LAOFONT" w:hAnsi="LAOFONT"/>
          <w:sz w:val="28"/>
          <w:szCs w:val="28"/>
        </w:rPr>
        <w:t>D</w:t>
      </w:r>
      <w:proofErr w:type="spellEnd"/>
      <w:r w:rsidR="0015559C">
        <w:rPr>
          <w:rFonts w:ascii="LAOFONT" w:hAnsi="LAOFONT"/>
          <w:sz w:val="28"/>
          <w:szCs w:val="28"/>
        </w:rPr>
        <w:t xml:space="preserve"> </w:t>
      </w:r>
      <w:r w:rsidRPr="00497B11">
        <w:rPr>
          <w:rFonts w:ascii="LAOFONT" w:hAnsi="LAOFONT"/>
          <w:sz w:val="28"/>
          <w:szCs w:val="28"/>
        </w:rPr>
        <w:t xml:space="preserve"> oAo7ngsfzqomuj4nd8hvCD  </w:t>
      </w:r>
    </w:p>
    <w:p w:rsidR="008F7745" w:rsidRPr="008F7745" w:rsidRDefault="008F7745" w:rsidP="008F7745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</w:t>
      </w:r>
      <w:r w:rsidRPr="008F7745">
        <w:rPr>
          <w:rFonts w:ascii="LAOFONT" w:hAnsi="LAOFONT"/>
          <w:sz w:val="28"/>
          <w:szCs w:val="28"/>
        </w:rPr>
        <w:t>,</w:t>
      </w:r>
      <w:proofErr w:type="spellStart"/>
      <w:r w:rsidRPr="008F7745">
        <w:rPr>
          <w:rFonts w:ascii="LAOFONT" w:hAnsi="LAOFONT"/>
          <w:sz w:val="28"/>
          <w:szCs w:val="28"/>
        </w:rPr>
        <w:t>ao</w:t>
      </w:r>
      <w:proofErr w:type="spellEnd"/>
      <w:r w:rsidRPr="008F7745">
        <w:rPr>
          <w:rFonts w:ascii="LAOFONT" w:hAnsi="LAOFONT"/>
          <w:sz w:val="28"/>
          <w:szCs w:val="28"/>
        </w:rPr>
        <w:t>[=j,uspaCzyffvdmju,k8k,rymus]n,kfh;p7;k,</w:t>
      </w:r>
      <w:r>
        <w:rPr>
          <w:rFonts w:ascii="LAOFONT" w:hAnsi="LAOFONT"/>
          <w:sz w:val="28"/>
          <w:szCs w:val="28"/>
        </w:rPr>
        <w:t>gsCqkF ,</w:t>
      </w:r>
      <w:proofErr w:type="spellStart"/>
      <w:r>
        <w:rPr>
          <w:rFonts w:ascii="LAOFONT" w:hAnsi="LAOFONT"/>
          <w:sz w:val="28"/>
          <w:szCs w:val="28"/>
        </w:rPr>
        <w:t>aogxaogsfzqomju</w:t>
      </w:r>
      <w:proofErr w:type="spellEnd"/>
      <w:r>
        <w:rPr>
          <w:rFonts w:ascii="LAOFONT" w:hAnsi="LAOFONT"/>
          <w:sz w:val="28"/>
          <w:szCs w:val="28"/>
        </w:rPr>
        <w:t>[=</w:t>
      </w:r>
      <w:proofErr w:type="spellStart"/>
      <w:r>
        <w:rPr>
          <w:rFonts w:ascii="LAOFONT" w:hAnsi="LAOFONT"/>
          <w:sz w:val="28"/>
          <w:szCs w:val="28"/>
        </w:rPr>
        <w:t>jgs,ktlq,D</w:t>
      </w:r>
      <w:proofErr w:type="spellEnd"/>
      <w:r>
        <w:rPr>
          <w:rFonts w:ascii="LAOFONT" w:hAnsi="LAOFONT"/>
          <w:sz w:val="28"/>
          <w:szCs w:val="28"/>
        </w:rPr>
        <w:t xml:space="preserve"> </w:t>
      </w:r>
      <w:r w:rsidRPr="008F7745">
        <w:rPr>
          <w:rFonts w:ascii="LAOFONT" w:hAnsi="LAOFONT"/>
          <w:sz w:val="28"/>
          <w:szCs w:val="28"/>
        </w:rPr>
        <w:t>mjko9t</w:t>
      </w:r>
      <w:r>
        <w:rPr>
          <w:rFonts w:ascii="LAOFONT" w:hAnsi="LAOFONT"/>
          <w:sz w:val="28"/>
          <w:szCs w:val="28"/>
        </w:rPr>
        <w:t xml:space="preserve"> </w:t>
      </w:r>
      <w:r w:rsidRPr="008F7745">
        <w:rPr>
          <w:rFonts w:ascii="LAOFONT" w:hAnsi="LAOFONT"/>
          <w:sz w:val="28"/>
          <w:szCs w:val="28"/>
        </w:rPr>
        <w:t>8hvC1kd9t.sh,udko</w:t>
      </w:r>
      <w:r>
        <w:rPr>
          <w:rFonts w:ascii="LAOFONT" w:hAnsi="LAOFONT"/>
          <w:sz w:val="28"/>
          <w:szCs w:val="28"/>
        </w:rPr>
        <w:t xml:space="preserve">xjPocxC.o8q;mjkocmhMF  </w:t>
      </w:r>
      <w:r w:rsidRPr="008F7745">
        <w:rPr>
          <w:rFonts w:ascii="LAOFONT" w:hAnsi="LAOFONT"/>
          <w:sz w:val="28"/>
          <w:szCs w:val="28"/>
        </w:rPr>
        <w:t>[=jc,jo.shmjko,u7;k,I6hlbdfu0Nog,njv,k3[</w:t>
      </w:r>
      <w:proofErr w:type="spellStart"/>
      <w:r w:rsidRPr="008F7745">
        <w:rPr>
          <w:rFonts w:ascii="LAOFONT" w:hAnsi="LAOFONT"/>
          <w:sz w:val="28"/>
          <w:szCs w:val="28"/>
        </w:rPr>
        <w:t>f</w:t>
      </w:r>
      <w:r>
        <w:rPr>
          <w:rFonts w:ascii="LAOFONT" w:hAnsi="LAOFONT"/>
          <w:sz w:val="28"/>
          <w:szCs w:val="28"/>
        </w:rPr>
        <w:t>gmqjkoAo</w:t>
      </w:r>
      <w:r w:rsidRPr="008F7745">
        <w:rPr>
          <w:rFonts w:ascii="LAOFONT" w:hAnsi="LAOFONT"/>
          <w:sz w:val="28"/>
          <w:szCs w:val="28"/>
        </w:rPr>
        <w:t>D</w:t>
      </w:r>
      <w:proofErr w:type="spellEnd"/>
    </w:p>
    <w:p w:rsidR="000A0B44" w:rsidRPr="00F75BC3" w:rsidRDefault="000A0B44">
      <w:pPr>
        <w:pStyle w:val="BodyTextIndent2"/>
        <w:rPr>
          <w:sz w:val="28"/>
        </w:rPr>
      </w:pPr>
    </w:p>
    <w:p w:rsidR="009B3430" w:rsidRPr="009B3430" w:rsidRDefault="009B3430" w:rsidP="009B3430">
      <w:pPr>
        <w:jc w:val="both"/>
        <w:rPr>
          <w:rFonts w:ascii="LAOFONT" w:hAnsi="LAOFONT"/>
          <w:b/>
          <w:bCs/>
          <w:sz w:val="28"/>
          <w:szCs w:val="28"/>
        </w:rPr>
      </w:pPr>
      <w:r w:rsidRPr="009B3430">
        <w:rPr>
          <w:b/>
          <w:bCs/>
          <w:sz w:val="28"/>
          <w:szCs w:val="28"/>
        </w:rPr>
        <w:t>II.</w:t>
      </w:r>
      <w:r w:rsidRPr="009B3430">
        <w:rPr>
          <w:rFonts w:ascii="LAOFONT" w:hAnsi="LAOFONT"/>
          <w:b/>
          <w:bCs/>
          <w:sz w:val="28"/>
          <w:szCs w:val="28"/>
        </w:rPr>
        <w:t xml:space="preserve">  </w:t>
      </w:r>
      <w:proofErr w:type="spellStart"/>
      <w:r w:rsidRPr="009B3430">
        <w:rPr>
          <w:rFonts w:ascii="LAOFONT" w:hAnsi="LAOFONT"/>
          <w:b/>
          <w:bCs/>
          <w:sz w:val="28"/>
          <w:szCs w:val="28"/>
        </w:rPr>
        <w:t>xtdkomulvCF</w:t>
      </w:r>
      <w:proofErr w:type="spellEnd"/>
      <w:r w:rsidRPr="009B3430">
        <w:rPr>
          <w:rFonts w:ascii="LAOFONT" w:hAnsi="LAOFONT"/>
          <w:b/>
          <w:bCs/>
          <w:sz w:val="28"/>
          <w:szCs w:val="28"/>
        </w:rPr>
        <w:t xml:space="preserve"> </w:t>
      </w:r>
      <w:proofErr w:type="spellStart"/>
      <w:r w:rsidRPr="009B3430">
        <w:rPr>
          <w:rFonts w:ascii="LAOFONT" w:hAnsi="LAOFONT"/>
          <w:b/>
          <w:bCs/>
          <w:sz w:val="28"/>
          <w:szCs w:val="28"/>
        </w:rPr>
        <w:t>mjkog</w:t>
      </w:r>
      <w:proofErr w:type="spellEnd"/>
      <w:r w:rsidRPr="009B3430">
        <w:rPr>
          <w:rFonts w:ascii="LAOFONT" w:hAnsi="LAOFONT"/>
          <w:b/>
          <w:bCs/>
          <w:sz w:val="28"/>
          <w:szCs w:val="28"/>
        </w:rPr>
        <w:t>]U,8QoIh6;jkritg9Qk,u9yCD</w:t>
      </w:r>
    </w:p>
    <w:p w:rsidR="00457F63" w:rsidRPr="00F75BC3" w:rsidRDefault="00457F63">
      <w:pPr>
        <w:pStyle w:val="BodyTextIndent2"/>
        <w:ind w:firstLine="0"/>
      </w:pPr>
    </w:p>
    <w:p w:rsidR="009B3430" w:rsidRPr="009B3430" w:rsidRDefault="009B3430" w:rsidP="009B3430">
      <w:pPr>
        <w:jc w:val="both"/>
        <w:rPr>
          <w:rFonts w:ascii="LAOFONT" w:hAnsi="LAOFONT"/>
          <w:sz w:val="28"/>
          <w:szCs w:val="28"/>
        </w:rPr>
      </w:pPr>
      <w:r w:rsidRPr="009B3430">
        <w:rPr>
          <w:rFonts w:ascii="LAOFONT" w:hAnsi="LAOFONT"/>
          <w:sz w:val="28"/>
          <w:szCs w:val="28"/>
        </w:rPr>
        <w:t xml:space="preserve">     </w:t>
      </w:r>
      <w:r>
        <w:rPr>
          <w:rFonts w:ascii="LAOFONT" w:hAnsi="LAOFONT"/>
          <w:sz w:val="28"/>
          <w:szCs w:val="28"/>
        </w:rPr>
        <w:t>mjko9t,u7;k,I6h-bd</w:t>
      </w:r>
      <w:r w:rsidRPr="009B3430">
        <w:rPr>
          <w:rFonts w:ascii="LAOFONT" w:hAnsi="LAOFONT"/>
          <w:sz w:val="28"/>
          <w:szCs w:val="28"/>
        </w:rPr>
        <w:t>;jk,uritg9Qkcmhdjvosohkmjko,k3[foUDc8j,us]kp7qo,u7;k,I6hlbd[=jc9j,</w:t>
      </w:r>
      <w:r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c9hC.o</w:t>
      </w:r>
      <w:r>
        <w:rPr>
          <w:rFonts w:ascii="LAOFONT" w:hAnsi="LAOFONT"/>
          <w:sz w:val="28"/>
          <w:szCs w:val="28"/>
        </w:rPr>
        <w:t>7;k,g-njv.oritg9Qk</w:t>
      </w:r>
      <w:r w:rsidRPr="009B3430">
        <w:rPr>
          <w:rFonts w:ascii="LAOFONT" w:hAnsi="LAOFONT"/>
          <w:sz w:val="28"/>
          <w:szCs w:val="28"/>
        </w:rPr>
        <w:t>dvjo0hkritg9Qk9twfhxtg</w:t>
      </w:r>
      <w:r w:rsidR="0008121E">
        <w:rPr>
          <w:rFonts w:ascii="LAOFONT" w:hAnsi="LAOFONT"/>
          <w:sz w:val="28"/>
          <w:szCs w:val="28"/>
        </w:rPr>
        <w:t>-uoda[0jk;xtgluf</w:t>
      </w:r>
      <w:r w:rsidRPr="009B3430">
        <w:rPr>
          <w:rFonts w:ascii="LAOFONT" w:hAnsi="LAOFONT"/>
          <w:sz w:val="28"/>
          <w:szCs w:val="28"/>
        </w:rPr>
        <w:t>oAo</w:t>
      </w:r>
      <w:r w:rsidR="0008121E">
        <w:rPr>
          <w:rFonts w:ascii="LAOFONT" w:hAnsi="LAOFONT"/>
          <w:sz w:val="28"/>
          <w:szCs w:val="28"/>
        </w:rPr>
        <w:t>F,ao</w:t>
      </w:r>
      <w:r w:rsidRPr="009B3430">
        <w:rPr>
          <w:rFonts w:ascii="LAOFONT" w:hAnsi="LAOFONT"/>
          <w:sz w:val="28"/>
          <w:szCs w:val="28"/>
        </w:rPr>
        <w:t>vkf9tgxaod=]tou</w:t>
      </w:r>
      <w:r w:rsidR="0008121E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0vCmjkog-ajo</w:t>
      </w:r>
      <w:r w:rsidR="0008121E">
        <w:rPr>
          <w:rFonts w:ascii="LAOFONT" w:hAnsi="LAOFONT"/>
          <w:sz w:val="28"/>
          <w:szCs w:val="28"/>
        </w:rPr>
        <w:t>fP;daoFskd,u7qooemjko,kmujoUD4hkmjkoskdg8u[380No16j.o3[fF</w:t>
      </w:r>
      <w:r w:rsidRPr="009B3430">
        <w:rPr>
          <w:rFonts w:ascii="LAOFONT" w:hAnsi="LAOFONT"/>
          <w:sz w:val="28"/>
          <w:szCs w:val="28"/>
        </w:rPr>
        <w:t>mjko9tI6hg]NvCdPj;da[</w:t>
      </w:r>
      <w:r w:rsidR="0008121E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rit7eruwfhs]</w:t>
      </w:r>
      <w:proofErr w:type="spellStart"/>
      <w:r w:rsidRPr="009B3430">
        <w:rPr>
          <w:rFonts w:ascii="LAOFONT" w:hAnsi="LAOFONT"/>
          <w:sz w:val="28"/>
          <w:szCs w:val="28"/>
        </w:rPr>
        <w:t>kpD</w:t>
      </w:r>
      <w:proofErr w:type="spellEnd"/>
      <w:r w:rsidRPr="009B3430">
        <w:rPr>
          <w:rFonts w:ascii="LAOFONT" w:hAnsi="LAOFONT"/>
          <w:sz w:val="28"/>
          <w:szCs w:val="28"/>
        </w:rPr>
        <w:t xml:space="preserve">  mjkolk,kf-vdskrit7e.oxb,rit7eruCjkpfkpD  mjkoI6h9adc]NvC0vCdko</w:t>
      </w:r>
    </w:p>
    <w:p w:rsidR="0008121E" w:rsidRDefault="009B3430" w:rsidP="009B3430">
      <w:pPr>
        <w:jc w:val="both"/>
        <w:rPr>
          <w:rFonts w:ascii="LAOFONT" w:hAnsi="LAOFONT"/>
          <w:sz w:val="28"/>
          <w:szCs w:val="28"/>
        </w:rPr>
      </w:pPr>
      <w:r w:rsidRPr="009B3430">
        <w:rPr>
          <w:rFonts w:ascii="LAOFONT" w:hAnsi="LAOFONT"/>
          <w:sz w:val="28"/>
          <w:szCs w:val="28"/>
        </w:rPr>
        <w:t>]</w:t>
      </w:r>
      <w:proofErr w:type="spellStart"/>
      <w:r w:rsidRPr="009B3430">
        <w:rPr>
          <w:rFonts w:ascii="LAOFONT" w:hAnsi="LAOFONT"/>
          <w:sz w:val="28"/>
          <w:szCs w:val="28"/>
        </w:rPr>
        <w:t>vfrQoF</w:t>
      </w:r>
      <w:proofErr w:type="spellEnd"/>
      <w:r w:rsidRPr="009B3430">
        <w:rPr>
          <w:rFonts w:ascii="LAOFONT" w:hAnsi="LAOFONT"/>
          <w:sz w:val="28"/>
          <w:szCs w:val="28"/>
        </w:rPr>
        <w:t xml:space="preserve">  mjko9tI6h0=hrit7eruc]</w:t>
      </w:r>
      <w:proofErr w:type="spellStart"/>
      <w:r w:rsidRPr="009B3430">
        <w:rPr>
          <w:rFonts w:ascii="LAOFONT" w:hAnsi="LAOFONT"/>
          <w:sz w:val="28"/>
          <w:szCs w:val="28"/>
        </w:rPr>
        <w:t>tgrCwfhs</w:t>
      </w:r>
      <w:proofErr w:type="spellEnd"/>
      <w:r w:rsidRPr="009B3430">
        <w:rPr>
          <w:rFonts w:ascii="LAOFONT" w:hAnsi="LAOFONT"/>
          <w:sz w:val="28"/>
          <w:szCs w:val="28"/>
        </w:rPr>
        <w:t>]</w:t>
      </w:r>
      <w:proofErr w:type="spellStart"/>
      <w:r w:rsidRPr="009B3430">
        <w:rPr>
          <w:rFonts w:ascii="LAOFONT" w:hAnsi="LAOFONT"/>
          <w:sz w:val="28"/>
          <w:szCs w:val="28"/>
        </w:rPr>
        <w:t>kpF</w:t>
      </w:r>
      <w:proofErr w:type="spellEnd"/>
      <w:r w:rsidRPr="009B3430">
        <w:rPr>
          <w:rFonts w:ascii="LAOFONT" w:hAnsi="LAOFONT"/>
          <w:sz w:val="28"/>
          <w:szCs w:val="28"/>
        </w:rPr>
        <w:t xml:space="preserve"> c8jg]BvC0vCritg9QkpaC[=jgxao9yCc]t[=jc9j,c9hC</w:t>
      </w:r>
      <w:r w:rsidR="0008121E">
        <w:rPr>
          <w:rFonts w:ascii="LAOFONT" w:hAnsi="LAOFONT"/>
          <w:sz w:val="28"/>
          <w:szCs w:val="28"/>
        </w:rPr>
        <w:t xml:space="preserve"> le]a[mjkoD</w:t>
      </w:r>
      <w:r w:rsidRPr="009B3430">
        <w:rPr>
          <w:rFonts w:ascii="LAOFONT" w:hAnsi="LAOFONT"/>
          <w:sz w:val="28"/>
          <w:szCs w:val="28"/>
        </w:rPr>
        <w:t>loAo[=j;jkmjko9tgxao7qo</w:t>
      </w:r>
      <w:r w:rsidR="0008121E">
        <w:rPr>
          <w:rFonts w:ascii="LAOFONT" w:hAnsi="LAOFONT"/>
          <w:sz w:val="28"/>
          <w:szCs w:val="28"/>
        </w:rPr>
        <w:t>,k</w:t>
      </w:r>
      <w:r w:rsidRPr="009B3430">
        <w:rPr>
          <w:rFonts w:ascii="LAOFONT" w:hAnsi="LAOFONT"/>
          <w:sz w:val="28"/>
          <w:szCs w:val="28"/>
        </w:rPr>
        <w:t>.sj,s]ngfad.o3[fd=j8k,Fwfh,u[kClyjC[kC1jkCg]U,gduf0No</w:t>
      </w:r>
    </w:p>
    <w:p w:rsidR="0008121E" w:rsidRDefault="009B3430" w:rsidP="009B3430">
      <w:pPr>
        <w:jc w:val="both"/>
        <w:rPr>
          <w:rFonts w:ascii="LAOFONT" w:hAnsi="LAOFONT"/>
          <w:sz w:val="28"/>
          <w:szCs w:val="28"/>
        </w:rPr>
      </w:pPr>
      <w:r w:rsidRPr="009B3430">
        <w:rPr>
          <w:rFonts w:ascii="LAOFONT" w:hAnsi="LAOFONT"/>
          <w:sz w:val="28"/>
          <w:szCs w:val="28"/>
        </w:rPr>
        <w:t>c]</w:t>
      </w:r>
      <w:proofErr w:type="spellStart"/>
      <w:r w:rsidRPr="009B3430">
        <w:rPr>
          <w:rFonts w:ascii="LAOFONT" w:hAnsi="LAOFONT"/>
          <w:sz w:val="28"/>
          <w:szCs w:val="28"/>
        </w:rPr>
        <w:t>h</w:t>
      </w:r>
      <w:r w:rsidR="0008121E">
        <w:rPr>
          <w:rFonts w:ascii="LAOFONT" w:hAnsi="LAOFONT"/>
          <w:sz w:val="28"/>
          <w:szCs w:val="28"/>
        </w:rPr>
        <w:t>;D</w:t>
      </w:r>
      <w:proofErr w:type="spellEnd"/>
      <w:r w:rsidR="0008121E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mjko,u7;k,I6hlbd;jkritg9Qk,ucmh{ [=jrPCc8jg;Qkg4yCritg9QkgmqjkoAo mjkowfhI6h9ad;jkritg9Qk</w:t>
      </w:r>
      <w:r w:rsidR="0008121E">
        <w:rPr>
          <w:rFonts w:ascii="LAOFONT" w:hAnsi="LAOFONT"/>
          <w:sz w:val="28"/>
          <w:szCs w:val="28"/>
        </w:rPr>
        <w:t xml:space="preserve"> oAo,u9yC{0hkritg9Qk,u7;k,I6h-</w:t>
      </w:r>
      <w:r w:rsidRPr="009B3430">
        <w:rPr>
          <w:rFonts w:ascii="LAOFONT" w:hAnsi="LAOFONT"/>
          <w:sz w:val="28"/>
          <w:szCs w:val="28"/>
        </w:rPr>
        <w:t>bdc]t,u7;k,g-njv;jkritg9Qk,u9yC8vo</w:t>
      </w:r>
      <w:r w:rsidR="0008121E">
        <w:rPr>
          <w:rFonts w:ascii="LAOFONT" w:hAnsi="LAOFONT"/>
          <w:sz w:val="28"/>
          <w:szCs w:val="28"/>
        </w:rPr>
        <w:t>,u</w:t>
      </w:r>
      <w:r w:rsidRPr="009B3430">
        <w:rPr>
          <w:rFonts w:ascii="LAOFONT" w:hAnsi="LAOFONT"/>
          <w:sz w:val="28"/>
          <w:szCs w:val="28"/>
        </w:rPr>
        <w:t>vkp5wfhly[shk</w:t>
      </w:r>
      <w:r w:rsidR="0008121E">
        <w:rPr>
          <w:rFonts w:ascii="LAOFONT" w:hAnsi="LAOFONT"/>
          <w:sz w:val="28"/>
          <w:szCs w:val="28"/>
        </w:rPr>
        <w:t>xuD</w:t>
      </w:r>
      <w:r w:rsidRPr="009B3430">
        <w:rPr>
          <w:rFonts w:ascii="LAOFONT" w:hAnsi="LAOFONT"/>
          <w:sz w:val="28"/>
          <w:szCs w:val="28"/>
        </w:rPr>
        <w:t>.o,NxqClq[</w:t>
      </w:r>
      <w:r w:rsidR="0008121E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c,j</w:t>
      </w:r>
      <w:r w:rsidR="0008121E">
        <w:rPr>
          <w:rFonts w:ascii="LAOFONT" w:hAnsi="LAOFONT"/>
          <w:sz w:val="28"/>
          <w:szCs w:val="28"/>
        </w:rPr>
        <w:t>g4Qk0vC0hkrtg9QkoAoF</w:t>
      </w:r>
      <w:r w:rsidRPr="009B3430">
        <w:rPr>
          <w:rFonts w:ascii="LAOFONT" w:hAnsi="LAOFONT"/>
          <w:sz w:val="28"/>
          <w:szCs w:val="28"/>
        </w:rPr>
        <w:t>0hkritg9Qkw</w:t>
      </w:r>
      <w:r w:rsidR="0008121E">
        <w:rPr>
          <w:rFonts w:ascii="LAOFONT" w:hAnsi="LAOFONT"/>
          <w:sz w:val="28"/>
          <w:szCs w:val="28"/>
        </w:rPr>
        <w:t>fh1jkCwxc]h;d=j]Q,]qCdhvC8Qow,h</w:t>
      </w:r>
      <w:r w:rsidRPr="009B3430">
        <w:rPr>
          <w:rFonts w:ascii="LAOFONT" w:hAnsi="LAOFONT"/>
          <w:sz w:val="28"/>
          <w:szCs w:val="28"/>
        </w:rPr>
        <w:t>0hkritg9Qk,u7;k,</w:t>
      </w:r>
      <w:r w:rsidR="0008121E">
        <w:rPr>
          <w:rFonts w:ascii="LAOFONT" w:hAnsi="LAOFONT"/>
          <w:sz w:val="28"/>
          <w:szCs w:val="28"/>
        </w:rPr>
        <w:t>I6h-</w:t>
      </w:r>
      <w:r w:rsidRPr="009B3430">
        <w:rPr>
          <w:rFonts w:ascii="LAOFONT" w:hAnsi="LAOFONT"/>
          <w:sz w:val="28"/>
          <w:szCs w:val="28"/>
        </w:rPr>
        <w:t>bd</w:t>
      </w:r>
      <w:r w:rsidR="0008121E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;jkritg9Qk,</w:t>
      </w:r>
      <w:r w:rsidR="0008121E">
        <w:rPr>
          <w:rFonts w:ascii="LAOFONT" w:hAnsi="LAOFONT"/>
          <w:sz w:val="28"/>
          <w:szCs w:val="28"/>
        </w:rPr>
        <w:t>u</w:t>
      </w:r>
      <w:r w:rsidRPr="00B619EE">
        <w:rPr>
          <w:rFonts w:ascii="LAOFONT" w:hAnsi="LAOFONT" w:cs="DokChampa"/>
          <w:sz w:val="28"/>
          <w:szCs w:val="28"/>
          <w:lang w:bidi="lo-LA"/>
        </w:rPr>
        <w:t>-u</w:t>
      </w:r>
      <w:r w:rsidR="0008121E">
        <w:rPr>
          <w:rFonts w:ascii="LAOFONT" w:hAnsi="LAOFONT"/>
          <w:sz w:val="28"/>
          <w:szCs w:val="28"/>
        </w:rPr>
        <w:t>;yfgs,nvodaoda[7qo9yCMF</w:t>
      </w:r>
      <w:r w:rsidRPr="009B3430">
        <w:rPr>
          <w:rFonts w:ascii="LAOFONT" w:hAnsi="LAOFONT"/>
          <w:sz w:val="28"/>
          <w:szCs w:val="28"/>
        </w:rPr>
        <w:t>c8j0khritg9Qk</w:t>
      </w:r>
      <w:r w:rsidR="0008121E">
        <w:rPr>
          <w:rFonts w:ascii="LAOFONT" w:hAnsi="LAOFONT"/>
          <w:sz w:val="28"/>
          <w:szCs w:val="28"/>
        </w:rPr>
        <w:t>d=jpaC[=jwfh,udkoxPjocxCgmnjvD</w:t>
      </w:r>
      <w:r w:rsidRPr="009B3430">
        <w:rPr>
          <w:rFonts w:ascii="LAOFONT" w:hAnsi="LAOFONT"/>
          <w:sz w:val="28"/>
          <w:szCs w:val="28"/>
        </w:rPr>
        <w:t>mjko,u7;k,</w:t>
      </w:r>
      <w:r w:rsidR="0008121E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I6hlbdgxaoc[[oAo[j</w:t>
      </w:r>
      <w:r w:rsidR="0008121E">
        <w:rPr>
          <w:rFonts w:ascii="LAOFONT" w:hAnsi="LAOFONT"/>
          <w:sz w:val="28"/>
          <w:szCs w:val="28"/>
        </w:rPr>
        <w:t>=L</w:t>
      </w:r>
      <w:r w:rsidRPr="009B3430">
        <w:rPr>
          <w:rFonts w:ascii="LAOFONT" w:hAnsi="LAOFONT"/>
          <w:sz w:val="28"/>
          <w:szCs w:val="28"/>
        </w:rPr>
        <w:t>ritg9Qkgxao[5d7qo9yC16j.o-u;yf0vCmjko[j</w:t>
      </w:r>
      <w:r w:rsidR="0008121E">
        <w:rPr>
          <w:rFonts w:ascii="LAOFONT" w:hAnsi="LAOFONT"/>
          <w:sz w:val="28"/>
          <w:szCs w:val="28"/>
        </w:rPr>
        <w:t>=LoAo7nlyjCmujle7aos]kpF</w:t>
      </w:r>
      <w:r w:rsidRPr="009B3430">
        <w:rPr>
          <w:rFonts w:ascii="LAOFONT" w:hAnsi="LAOFONT"/>
          <w:sz w:val="28"/>
          <w:szCs w:val="28"/>
        </w:rPr>
        <w:t>rit7erudjjk;</w:t>
      </w:r>
      <w:r w:rsidR="0008121E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;</w:t>
      </w:r>
      <w:proofErr w:type="spellStart"/>
      <w:r w:rsidRPr="009B3430">
        <w:rPr>
          <w:rFonts w:ascii="LAOFONT" w:hAnsi="LAOFONT"/>
          <w:sz w:val="28"/>
          <w:szCs w:val="28"/>
        </w:rPr>
        <w:t>jkF</w:t>
      </w:r>
      <w:proofErr w:type="spellEnd"/>
      <w:r w:rsidRPr="009B3430">
        <w:rPr>
          <w:rFonts w:ascii="LAOFONT" w:hAnsi="LAOFONT"/>
          <w:sz w:val="28"/>
          <w:szCs w:val="28"/>
        </w:rPr>
        <w:t xml:space="preserve"> </w:t>
      </w:r>
      <w:r w:rsidR="0008121E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&lt;4hk[=j,u7;k,g-njvc]h;9tgxaomujr=ritmapritg9Qk[=jwfhgrkt;jkz6hmuj,kg0QkgzQkritg9QkoAo8vhC</w:t>
      </w:r>
    </w:p>
    <w:p w:rsidR="009B3430" w:rsidRPr="009B3430" w:rsidRDefault="009B3430" w:rsidP="009B3430">
      <w:pPr>
        <w:jc w:val="both"/>
        <w:rPr>
          <w:rFonts w:ascii="LAOFONT" w:hAnsi="LAOFONT"/>
          <w:sz w:val="28"/>
          <w:szCs w:val="28"/>
        </w:rPr>
      </w:pPr>
      <w:r w:rsidRPr="009B3430">
        <w:rPr>
          <w:rFonts w:ascii="LAOFONT" w:hAnsi="LAOFONT"/>
          <w:sz w:val="28"/>
          <w:szCs w:val="28"/>
        </w:rPr>
        <w:t>g-njv</w:t>
      </w:r>
      <w:r w:rsidR="0008121E">
        <w:rPr>
          <w:rFonts w:ascii="LAOFONT" w:hAnsi="LAOFONT"/>
          <w:sz w:val="28"/>
          <w:szCs w:val="28"/>
        </w:rPr>
        <w:t>;jkritvqC-qCrit-qo1j6&lt;XgIa[giu</w:t>
      </w:r>
      <w:r w:rsidRPr="009B3430">
        <w:rPr>
          <w:rFonts w:ascii="LAOFONT" w:hAnsi="LAOFONT"/>
          <w:sz w:val="28"/>
          <w:szCs w:val="28"/>
        </w:rPr>
        <w:t>!!G*?dkomuj,u7;k,g-njv.oritg9Qk9t8vhC,u7;k,lafmkvajo.f</w:t>
      </w:r>
      <w:r w:rsidR="00FD75AC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vajoobjCc8j,ao[=jlk,kf.shmjko,u7;k,]vfF</w:t>
      </w:r>
      <w:r w:rsidR="00FD75AC">
        <w:rPr>
          <w:rFonts w:ascii="LAOFONT" w:hAnsi="LAOFONT"/>
          <w:sz w:val="28"/>
          <w:szCs w:val="28"/>
        </w:rPr>
        <w:t>,ao[=jwfhc,jodkoxjPocxC{</w:t>
      </w:r>
      <w:r w:rsidRPr="009B3430">
        <w:rPr>
          <w:rFonts w:ascii="LAOFONT" w:hAnsi="LAOFONT"/>
          <w:sz w:val="28"/>
          <w:szCs w:val="28"/>
        </w:rPr>
        <w:t>c,j0vC0hkrtg9Qkg;Qkg]nhvpM</w:t>
      </w:r>
      <w:r w:rsidR="00FD75AC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;</w:t>
      </w:r>
      <w:proofErr w:type="spellStart"/>
      <w:r w:rsidRPr="009B3430">
        <w:rPr>
          <w:rFonts w:ascii="LAOFONT" w:hAnsi="LAOFONT"/>
          <w:sz w:val="28"/>
          <w:szCs w:val="28"/>
        </w:rPr>
        <w:t>jkF</w:t>
      </w:r>
      <w:proofErr w:type="spellEnd"/>
      <w:r w:rsidRPr="009B3430">
        <w:rPr>
          <w:rFonts w:ascii="LAOFONT" w:hAnsi="LAOFONT"/>
          <w:sz w:val="28"/>
          <w:szCs w:val="28"/>
        </w:rPr>
        <w:t xml:space="preserve"> &lt;0hvpg-njvritg9Qk,k8ACc8j.fM&lt; lj;o.o7;k,7yf0vC0hkrtg9Qkc]</w:t>
      </w:r>
      <w:proofErr w:type="spellStart"/>
      <w:r w:rsidRPr="009B3430">
        <w:rPr>
          <w:rFonts w:ascii="LAOFONT" w:hAnsi="LAOFONT"/>
          <w:sz w:val="28"/>
          <w:szCs w:val="28"/>
        </w:rPr>
        <w:t>h;</w:t>
      </w:r>
      <w:r w:rsidR="00FD75AC">
        <w:rPr>
          <w:rFonts w:ascii="LAOFONT" w:hAnsi="LAOFONT"/>
          <w:sz w:val="28"/>
          <w:szCs w:val="28"/>
        </w:rPr>
        <w:t>F</w:t>
      </w:r>
      <w:proofErr w:type="spellEnd"/>
      <w:r w:rsidR="00FD75AC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]k;,u7;k,g-njv9yCMD  ]k;g-njvritg9Qk8ACc8</w:t>
      </w:r>
      <w:r w:rsidR="00FD75AC">
        <w:rPr>
          <w:rFonts w:ascii="LAOFONT" w:hAnsi="LAOFONT"/>
          <w:sz w:val="28"/>
          <w:szCs w:val="28"/>
        </w:rPr>
        <w:t>j7k;</w:t>
      </w:r>
      <w:r w:rsidRPr="009B3430">
        <w:rPr>
          <w:rFonts w:ascii="LAOFONT" w:hAnsi="LAOFONT"/>
          <w:sz w:val="28"/>
          <w:szCs w:val="28"/>
        </w:rPr>
        <w:t>gxaogfad</w:t>
      </w:r>
      <w:r w:rsidR="00FD75AC">
        <w:rPr>
          <w:rFonts w:ascii="LAOFONT" w:hAnsi="LAOFONT"/>
          <w:sz w:val="28"/>
          <w:szCs w:val="28"/>
        </w:rPr>
        <w:t>ovhp,kF</w:t>
      </w:r>
      <w:r w:rsidRPr="009B3430">
        <w:rPr>
          <w:rFonts w:ascii="LAOFONT" w:hAnsi="LAOFONT"/>
          <w:sz w:val="28"/>
          <w:szCs w:val="28"/>
        </w:rPr>
        <w:t>c8j]k;[=jwfh,udkoxPjocxC9qodtmAC]k;,uvkp5)WxuD  ,aogxaolyjCle7aomju]k;g-njv.oritg9QkFc8j,u[kClyjCle7aowxd;jkoAo9t8hvCgduf0Boda[[5d7qoz6hmuj,u</w:t>
      </w:r>
      <w:r w:rsidR="00FD75AC">
        <w:rPr>
          <w:rFonts w:ascii="LAOFONT" w:hAnsi="LAOFONT"/>
          <w:sz w:val="28"/>
          <w:szCs w:val="28"/>
        </w:rPr>
        <w:t xml:space="preserve"> </w:t>
      </w:r>
      <w:r w:rsidRPr="009B3430">
        <w:rPr>
          <w:rFonts w:ascii="LAOFONT" w:hAnsi="LAOFONT"/>
          <w:sz w:val="28"/>
          <w:szCs w:val="28"/>
        </w:rPr>
        <w:t>dkoxjPocxCvajocmh9yCDfajCoAo0hk</w:t>
      </w:r>
      <w:r w:rsidR="00FD75AC">
        <w:rPr>
          <w:rFonts w:ascii="LAOFONT" w:hAnsi="LAOFONT"/>
          <w:sz w:val="28"/>
          <w:szCs w:val="28"/>
        </w:rPr>
        <w:t>rtg9Qk9yjC;jkFr;dmjk,k</w:t>
      </w:r>
      <w:r w:rsidRPr="009B3430">
        <w:rPr>
          <w:rFonts w:ascii="LAOFONT" w:hAnsi="LAOFONT"/>
          <w:sz w:val="28"/>
          <w:szCs w:val="28"/>
        </w:rPr>
        <w:t>3[f.o8vog-Qk</w:t>
      </w:r>
      <w:r w:rsidR="00FD75AC">
        <w:rPr>
          <w:rFonts w:ascii="LAOFONT" w:hAnsi="LAOFONT"/>
          <w:sz w:val="28"/>
          <w:szCs w:val="28"/>
        </w:rPr>
        <w:t>oU</w:t>
      </w:r>
      <w:r w:rsidRPr="009B3430">
        <w:rPr>
          <w:rFonts w:ascii="LAOFONT" w:hAnsi="LAOFONT"/>
          <w:sz w:val="28"/>
          <w:szCs w:val="28"/>
        </w:rPr>
        <w:t>mjko[=jwfhI6h9ad1jkC7adM</w:t>
      </w:r>
      <w:r w:rsidR="00FD75AC">
        <w:rPr>
          <w:rFonts w:ascii="LAOFONT" w:hAnsi="LAOFONT"/>
          <w:sz w:val="28"/>
          <w:szCs w:val="28"/>
        </w:rPr>
        <w:t xml:space="preserve"> ;jkritg9Qk-qCrit-qo16jF</w:t>
      </w:r>
      <w:r w:rsidRPr="009B3430">
        <w:rPr>
          <w:rFonts w:ascii="LAOFONT" w:hAnsi="LAOFONT"/>
          <w:sz w:val="28"/>
          <w:szCs w:val="28"/>
        </w:rPr>
        <w:t>fajCoAo,aovkf</w:t>
      </w:r>
      <w:r w:rsidR="00FD75AC">
        <w:rPr>
          <w:rFonts w:ascii="LAOFONT" w:hAnsi="LAOFONT"/>
          <w:sz w:val="28"/>
          <w:szCs w:val="28"/>
        </w:rPr>
        <w:t>9t-hks]n</w:t>
      </w:r>
      <w:r w:rsidRPr="009B3430">
        <w:rPr>
          <w:rFonts w:ascii="LAOFONT" w:hAnsi="LAOFONT"/>
          <w:sz w:val="28"/>
          <w:szCs w:val="28"/>
        </w:rPr>
        <w:t>vk</w:t>
      </w:r>
      <w:r w:rsidR="00FD75AC">
        <w:rPr>
          <w:rFonts w:ascii="LAOFONT" w:hAnsi="LAOFONT"/>
          <w:sz w:val="28"/>
          <w:szCs w:val="28"/>
        </w:rPr>
        <w:t>f</w:t>
      </w:r>
      <w:r w:rsidRPr="009B3430">
        <w:rPr>
          <w:rFonts w:ascii="LAOFONT" w:hAnsi="LAOFONT"/>
          <w:sz w:val="28"/>
          <w:szCs w:val="28"/>
        </w:rPr>
        <w:t>9tw;mujmjko9twfhI6h;jkritg9Qk-qCrit-qo16jD  oAo,aogxao0Ao8vomulvCF c8j,ao[=jwfhc,jo0vCdkoxPjocxC</w:t>
      </w:r>
      <w:r w:rsidR="00FD75AC">
        <w:rPr>
          <w:rFonts w:ascii="LAOFONT" w:hAnsi="LAOFONT"/>
          <w:sz w:val="28"/>
          <w:szCs w:val="28"/>
        </w:rPr>
        <w:t>gmnjv</w:t>
      </w:r>
      <w:r w:rsidRPr="009B3430">
        <w:rPr>
          <w:rFonts w:ascii="LAOFONT" w:hAnsi="LAOFONT"/>
          <w:sz w:val="28"/>
          <w:szCs w:val="28"/>
        </w:rPr>
        <w:t>D</w:t>
      </w:r>
    </w:p>
    <w:p w:rsidR="00457F63" w:rsidRPr="00F75BC3" w:rsidRDefault="00457F63">
      <w:pPr>
        <w:pStyle w:val="BodyTextIndent2"/>
        <w:rPr>
          <w:sz w:val="28"/>
        </w:rPr>
      </w:pPr>
    </w:p>
    <w:p w:rsidR="00457F63" w:rsidRPr="00A46E7F" w:rsidRDefault="00A46E7F">
      <w:pPr>
        <w:pStyle w:val="BodyTextIndent2"/>
        <w:ind w:firstLine="0"/>
        <w:rPr>
          <w:b/>
          <w:sz w:val="28"/>
          <w:szCs w:val="28"/>
        </w:rPr>
      </w:pPr>
      <w:r w:rsidRPr="00A46E7F">
        <w:rPr>
          <w:b/>
          <w:bCs/>
          <w:sz w:val="28"/>
          <w:szCs w:val="28"/>
        </w:rPr>
        <w:t>III.</w:t>
      </w:r>
      <w:r>
        <w:rPr>
          <w:b/>
          <w:bCs/>
          <w:sz w:val="28"/>
          <w:szCs w:val="28"/>
        </w:rPr>
        <w:t xml:space="preserve"> </w:t>
      </w:r>
      <w:proofErr w:type="spellStart"/>
      <w:r w:rsidRPr="00A46E7F">
        <w:rPr>
          <w:rFonts w:ascii="LAOFONT" w:hAnsi="LAOFONT"/>
          <w:b/>
          <w:bCs/>
          <w:sz w:val="28"/>
          <w:szCs w:val="28"/>
        </w:rPr>
        <w:t>xtdkomulk,F</w:t>
      </w:r>
      <w:proofErr w:type="spellEnd"/>
      <w:r>
        <w:rPr>
          <w:rFonts w:ascii="LAOFONT" w:hAnsi="LAOFONT"/>
          <w:b/>
          <w:bCs/>
          <w:sz w:val="28"/>
          <w:szCs w:val="28"/>
        </w:rPr>
        <w:t xml:space="preserve"> </w:t>
      </w:r>
      <w:proofErr w:type="spellStart"/>
      <w:r w:rsidRPr="00A46E7F">
        <w:rPr>
          <w:rFonts w:ascii="LAOFONT" w:hAnsi="LAOFONT"/>
          <w:b/>
          <w:bCs/>
          <w:sz w:val="28"/>
          <w:szCs w:val="28"/>
        </w:rPr>
        <w:t>mjkog</w:t>
      </w:r>
      <w:proofErr w:type="spellEnd"/>
      <w:r w:rsidRPr="00A46E7F">
        <w:rPr>
          <w:rFonts w:ascii="LAOFONT" w:hAnsi="LAOFONT"/>
          <w:b/>
          <w:bCs/>
          <w:sz w:val="28"/>
          <w:szCs w:val="28"/>
        </w:rPr>
        <w:t>]U,,u7;k</w:t>
      </w:r>
      <w:r>
        <w:rPr>
          <w:rFonts w:ascii="LAOFONT" w:hAnsi="LAOFONT"/>
          <w:b/>
          <w:bCs/>
          <w:sz w:val="28"/>
          <w:szCs w:val="28"/>
        </w:rPr>
        <w:t>,I6h-</w:t>
      </w:r>
      <w:r w:rsidRPr="00A46E7F">
        <w:rPr>
          <w:rFonts w:ascii="LAOFONT" w:hAnsi="LAOFONT"/>
          <w:b/>
          <w:bCs/>
          <w:sz w:val="28"/>
          <w:szCs w:val="28"/>
        </w:rPr>
        <w:t>bd;jk7;k,[k[.o8q;mjkooAowfhme.shritg9Qk</w:t>
      </w:r>
      <w:r>
        <w:rPr>
          <w:rFonts w:ascii="LAOFONT" w:hAnsi="LAOFONT"/>
          <w:b/>
          <w:bCs/>
          <w:sz w:val="28"/>
          <w:szCs w:val="28"/>
        </w:rPr>
        <w:t xml:space="preserve"> </w:t>
      </w:r>
      <w:r w:rsidRPr="00A46E7F">
        <w:rPr>
          <w:rFonts w:ascii="LAOFONT" w:hAnsi="LAOFONT"/>
          <w:b/>
          <w:bCs/>
          <w:sz w:val="28"/>
          <w:szCs w:val="28"/>
        </w:rPr>
        <w:t>,u7;k,</w:t>
      </w:r>
      <w:r>
        <w:rPr>
          <w:rFonts w:ascii="LAOFONT" w:hAnsi="LAOFONT"/>
          <w:b/>
          <w:bCs/>
          <w:sz w:val="28"/>
          <w:szCs w:val="28"/>
        </w:rPr>
        <w:t xml:space="preserve">                         </w:t>
      </w:r>
      <w:r w:rsidRPr="00A46E7F">
        <w:rPr>
          <w:rFonts w:ascii="LAOFONT" w:hAnsi="LAOFONT"/>
          <w:b/>
          <w:bCs/>
          <w:sz w:val="28"/>
          <w:szCs w:val="28"/>
        </w:rPr>
        <w:t>3dfg7nvCD</w:t>
      </w:r>
      <w:r w:rsidR="00457F63" w:rsidRPr="00A46E7F">
        <w:rPr>
          <w:b/>
          <w:sz w:val="28"/>
          <w:szCs w:val="28"/>
        </w:rPr>
        <w:t xml:space="preserve">  </w:t>
      </w:r>
    </w:p>
    <w:p w:rsidR="00457F63" w:rsidRPr="00F75BC3" w:rsidRDefault="00457F63">
      <w:pPr>
        <w:pStyle w:val="BodyTextIndent2"/>
        <w:ind w:firstLine="0"/>
      </w:pP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rit7eruwfhdkj;;jkF</w:t>
      </w:r>
      <w:r w:rsidRPr="00462630">
        <w:rPr>
          <w:rFonts w:ascii="LAOFONT" w:hAnsi="LAOFONT"/>
          <w:sz w:val="28"/>
          <w:szCs w:val="28"/>
        </w:rPr>
        <w:t>&lt;c]t7qomaCs]kpmuj16j.ozjkp,to5fXz6hmuj</w:t>
      </w:r>
      <w:r>
        <w:rPr>
          <w:rFonts w:ascii="LAOFONT" w:hAnsi="LAOFONT"/>
          <w:sz w:val="28"/>
          <w:szCs w:val="28"/>
        </w:rPr>
        <w:t>pa’</w:t>
      </w:r>
      <w:r w:rsidRPr="00462630">
        <w:rPr>
          <w:rFonts w:ascii="LAOFONT" w:hAnsi="LAOFONT"/>
          <w:sz w:val="28"/>
          <w:szCs w:val="28"/>
        </w:rPr>
        <w:t>[=jwfhxjPocxC?9t[=jgxaomuj-</w:t>
      </w:r>
      <w:r>
        <w:rPr>
          <w:rFonts w:ascii="LAOFONT" w:hAnsi="LAOFONT"/>
          <w:sz w:val="28"/>
          <w:szCs w:val="28"/>
        </w:rPr>
        <w:t>v[r</w:t>
      </w:r>
      <w:r w:rsidRPr="00462630">
        <w:rPr>
          <w:rFonts w:ascii="LAOFONT" w:hAnsi="LAOFONT"/>
          <w:sz w:val="28"/>
          <w:szCs w:val="28"/>
        </w:rPr>
        <w:t>it</w:t>
      </w:r>
      <w:r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mapritg9Qkd=j[=jwfhDX3i, )G )?D  loAomjko9tg]U,I6hlb</w:t>
      </w:r>
      <w:r>
        <w:rPr>
          <w:rFonts w:ascii="LAOFONT" w:hAnsi="LAOFONT"/>
          <w:sz w:val="28"/>
          <w:szCs w:val="28"/>
        </w:rPr>
        <w:t>d;jk8q;gvCd=jgs,nvo7qomqj;wxmuj</w:t>
      </w:r>
      <w:r w:rsidRPr="00462630">
        <w:rPr>
          <w:rFonts w:ascii="LAOFONT" w:hAnsi="LAOFONT"/>
          <w:sz w:val="28"/>
          <w:szCs w:val="28"/>
        </w:rPr>
        <w:t>paC[j=maowfhxPjo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cxC</w:t>
      </w:r>
      <w:r>
        <w:rPr>
          <w:rFonts w:ascii="LAOFONT" w:hAnsi="LAOFONT"/>
          <w:sz w:val="28"/>
          <w:szCs w:val="28"/>
        </w:rPr>
        <w:t>gmnjvD</w:t>
      </w:r>
      <w:r w:rsidRPr="00462630">
        <w:rPr>
          <w:rFonts w:ascii="LAOFONT" w:hAnsi="LAOFONT"/>
          <w:sz w:val="28"/>
          <w:szCs w:val="28"/>
        </w:rPr>
        <w:t>[=j;jkmjko9tmelyjC.fd=j</w:t>
      </w:r>
      <w:r>
        <w:rPr>
          <w:rFonts w:ascii="LAOFONT" w:hAnsi="LAOFONT"/>
          <w:sz w:val="28"/>
          <w:szCs w:val="28"/>
        </w:rPr>
        <w:t>8k,mkjoF</w:t>
      </w:r>
      <w:r w:rsidRPr="00462630">
        <w:rPr>
          <w:rFonts w:ascii="LAOFONT" w:hAnsi="LAOFONT"/>
          <w:sz w:val="28"/>
          <w:szCs w:val="28"/>
        </w:rPr>
        <w:t>[=j</w:t>
      </w:r>
      <w:r>
        <w:rPr>
          <w:rFonts w:ascii="LAOFONT" w:hAnsi="LAOFONT"/>
          <w:sz w:val="28"/>
          <w:szCs w:val="28"/>
        </w:rPr>
        <w:t>lk,kfmuj-v[ritmapritg9Qk[=jwfhD.omujl5fF</w:t>
      </w:r>
      <w:r w:rsidRPr="00462630">
        <w:rPr>
          <w:rFonts w:ascii="LAOFONT" w:hAnsi="LAOFONT"/>
          <w:sz w:val="28"/>
          <w:szCs w:val="28"/>
        </w:rPr>
        <w:t>mjkod=j9tg]U,</w:t>
      </w:r>
      <w:r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I6h;jk8q;mjkogvCgxao7qo[k[D  m5dM;ao0vCmjkog8a,wxf;hp</w:t>
      </w:r>
      <w:r>
        <w:rPr>
          <w:rFonts w:ascii="LAOFONT" w:hAnsi="LAOFONT"/>
          <w:sz w:val="28"/>
          <w:szCs w:val="28"/>
        </w:rPr>
        <w:t>F</w:t>
      </w:r>
      <w:r w:rsidRPr="00462630">
        <w:rPr>
          <w:rFonts w:ascii="LAOFONT" w:hAnsi="LAOFONT"/>
          <w:sz w:val="28"/>
          <w:szCs w:val="28"/>
        </w:rPr>
        <w:t xml:space="preserve"> &lt;c8j.90vCg9Qkc0CdtfhkC c]t [=</w:t>
      </w:r>
      <w:proofErr w:type="spellStart"/>
      <w:r w:rsidRPr="00462630">
        <w:rPr>
          <w:rFonts w:ascii="LAOFONT" w:hAnsi="LAOFONT"/>
          <w:sz w:val="28"/>
          <w:szCs w:val="28"/>
        </w:rPr>
        <w:t>jpv</w:t>
      </w:r>
      <w:proofErr w:type="spellEnd"/>
      <w:r w:rsidRPr="00462630">
        <w:rPr>
          <w:rFonts w:ascii="LAOFONT" w:hAnsi="LAOFONT"/>
          <w:sz w:val="28"/>
          <w:szCs w:val="28"/>
        </w:rPr>
        <w:t>,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da[8q;c9Qk9ujCltlq,ritry3]fw;h.o8q;gvC.o;ao0vC7;k,Ikhp0kfF oAo7n;aomujritg9Qk-qCry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rkdlk3mf1jkCp58yma,.shxkdqfc9hCoAoDX3i, @G &amp;?  rit7erudjk;w;h;jk</w:t>
      </w:r>
      <w:r>
        <w:rPr>
          <w:rFonts w:ascii="LAOFONT" w:hAnsi="LAOFONT"/>
          <w:sz w:val="28"/>
          <w:szCs w:val="28"/>
        </w:rPr>
        <w:t>F</w:t>
      </w:r>
      <w:r w:rsidRPr="00462630">
        <w:rPr>
          <w:rFonts w:ascii="LAOFONT" w:hAnsi="LAOFONT"/>
          <w:sz w:val="28"/>
          <w:szCs w:val="28"/>
        </w:rPr>
        <w:t xml:space="preserve"> &lt;ritg9Qk-qC3df7qo-qj;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lastRenderedPageBreak/>
        <w:t xml:space="preserve">Ihkpm5dM;ao&lt; </w:t>
      </w:r>
      <w:proofErr w:type="spellStart"/>
      <w:r w:rsidRPr="00462630">
        <w:rPr>
          <w:rFonts w:ascii="LAOFONT" w:hAnsi="LAOFONT"/>
          <w:sz w:val="28"/>
          <w:szCs w:val="28"/>
        </w:rPr>
        <w:t>XgraClao</w:t>
      </w:r>
      <w:proofErr w:type="spellEnd"/>
      <w:r w:rsidRPr="00462630">
        <w:rPr>
          <w:rFonts w:ascii="LAOFONT" w:hAnsi="LAOFONT"/>
          <w:sz w:val="28"/>
          <w:szCs w:val="28"/>
        </w:rPr>
        <w:t>]</w:t>
      </w:r>
      <w:proofErr w:type="spellStart"/>
      <w:r w:rsidRPr="00462630">
        <w:rPr>
          <w:rFonts w:ascii="LAOFONT" w:hAnsi="LAOFONT"/>
          <w:sz w:val="28"/>
          <w:szCs w:val="28"/>
        </w:rPr>
        <w:t>tgluo</w:t>
      </w:r>
      <w:proofErr w:type="spellEnd"/>
      <w:r w:rsidRPr="00462630">
        <w:rPr>
          <w:rFonts w:ascii="LAOFONT" w:hAnsi="LAOFONT"/>
          <w:sz w:val="28"/>
          <w:szCs w:val="28"/>
        </w:rPr>
        <w:t xml:space="preserve"> (G !!?D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 xml:space="preserve">s]aC9kdmjkoi6h;jkritg9Qk,u9yCF  </w:t>
      </w:r>
      <w:proofErr w:type="spellStart"/>
      <w:r w:rsidRPr="00462630">
        <w:rPr>
          <w:rFonts w:ascii="LAOFONT" w:hAnsi="LAOFONT"/>
          <w:sz w:val="28"/>
          <w:szCs w:val="28"/>
        </w:rPr>
        <w:t>mjkog</w:t>
      </w:r>
      <w:proofErr w:type="spellEnd"/>
      <w:r w:rsidRPr="00462630">
        <w:rPr>
          <w:rFonts w:ascii="LAOFONT" w:hAnsi="LAOFONT"/>
          <w:sz w:val="28"/>
          <w:szCs w:val="28"/>
        </w:rPr>
        <w:t>]U,,u7;k,I6hlbd;jkmjkowfhme.shritg9Qk[+-v[</w:t>
      </w:r>
      <w:proofErr w:type="spellStart"/>
      <w:r w:rsidRPr="00462630">
        <w:rPr>
          <w:rFonts w:ascii="LAOFONT" w:hAnsi="LAOFONT"/>
          <w:sz w:val="28"/>
          <w:szCs w:val="28"/>
        </w:rPr>
        <w:t>ritmapf;hp</w:t>
      </w:r>
      <w:proofErr w:type="spellEnd"/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dkomujmjkome7;k,[k[16jDmjkpwfhme.shritg9Qk[=</w:t>
      </w:r>
      <w:r>
        <w:rPr>
          <w:rFonts w:ascii="LAOFONT" w:hAnsi="LAOFONT"/>
          <w:sz w:val="28"/>
          <w:szCs w:val="28"/>
        </w:rPr>
        <w:t>j-v[ritmapfh;pdko[=jIadritvqCD</w:t>
      </w:r>
      <w:r w:rsidRPr="00462630">
        <w:rPr>
          <w:rFonts w:ascii="LAOFONT" w:hAnsi="LAOFONT"/>
          <w:sz w:val="28"/>
          <w:szCs w:val="28"/>
        </w:rPr>
        <w:t>7;k,[k[muj</w:t>
      </w:r>
      <w:r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mjkowfhmewxoAogxaodko8=j8hk</w:t>
      </w:r>
      <w:r>
        <w:rPr>
          <w:rFonts w:ascii="LAOFONT" w:hAnsi="LAOFONT"/>
          <w:sz w:val="28"/>
          <w:szCs w:val="28"/>
        </w:rPr>
        <w:t>oritg9Qkc]trit[aopaf0vCritvqCD</w:t>
      </w:r>
      <w:r w:rsidRPr="00462630">
        <w:rPr>
          <w:rFonts w:ascii="LAOFONT" w:hAnsi="LAOFONT"/>
          <w:sz w:val="28"/>
          <w:szCs w:val="28"/>
        </w:rPr>
        <w:t>9kdoAo,ao9</w:t>
      </w:r>
      <w:r>
        <w:rPr>
          <w:rFonts w:ascii="LAOFONT" w:hAnsi="LAOFONT"/>
          <w:sz w:val="28"/>
          <w:szCs w:val="28"/>
        </w:rPr>
        <w:t>b</w:t>
      </w:r>
      <w:r w:rsidRPr="00462630">
        <w:rPr>
          <w:rFonts w:ascii="LAOFONT" w:hAnsi="LAOFONT"/>
          <w:sz w:val="28"/>
          <w:szCs w:val="28"/>
        </w:rPr>
        <w:t>jCme.shmjko,u</w:t>
      </w:r>
      <w:r>
        <w:rPr>
          <w:rFonts w:ascii="LAOFONT" w:hAnsi="LAOFONT"/>
          <w:sz w:val="28"/>
          <w:szCs w:val="28"/>
        </w:rPr>
        <w:t>7;k,</w:t>
      </w:r>
      <w:r w:rsidRPr="00462630">
        <w:rPr>
          <w:rFonts w:ascii="LAOFONT" w:hAnsi="LAOFONT"/>
          <w:sz w:val="28"/>
          <w:szCs w:val="28"/>
        </w:rPr>
        <w:t>I6hlbd0Bo</w:t>
      </w:r>
      <w:r>
        <w:rPr>
          <w:rFonts w:ascii="LAOFONT" w:hAnsi="LAOFONT"/>
          <w:sz w:val="28"/>
          <w:szCs w:val="28"/>
        </w:rPr>
        <w:t>d</w:t>
      </w:r>
      <w:r w:rsidR="005F5EBE">
        <w:rPr>
          <w:rFonts w:ascii="LAOFONT" w:hAnsi="LAOFONT"/>
          <w:sz w:val="28"/>
          <w:szCs w:val="28"/>
        </w:rPr>
        <w:t>Pj;</w:t>
      </w:r>
      <w:r w:rsidRPr="00462630">
        <w:rPr>
          <w:rFonts w:ascii="LAOFONT" w:hAnsi="LAOFONT"/>
          <w:sz w:val="28"/>
          <w:szCs w:val="28"/>
        </w:rPr>
        <w:t>7;k,gxao9yCD  dkomuj0kf7;k,Iad0vCmjkomuj,u8=jritg9QkoAod=jxtdqf0Bo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.</w:t>
      </w:r>
      <w:proofErr w:type="spellStart"/>
      <w:r w:rsidRPr="00462630">
        <w:rPr>
          <w:rFonts w:ascii="LAOFONT" w:hAnsi="LAOFONT"/>
          <w:sz w:val="28"/>
          <w:szCs w:val="28"/>
        </w:rPr>
        <w:t>shgsao.omjkogvCD</w:t>
      </w:r>
      <w:proofErr w:type="spellEnd"/>
      <w:r w:rsidRPr="00462630">
        <w:rPr>
          <w:rFonts w:ascii="LAOFONT" w:hAnsi="LAOFONT"/>
          <w:sz w:val="28"/>
          <w:szCs w:val="28"/>
        </w:rPr>
        <w:t xml:space="preserve">  ,</w:t>
      </w:r>
      <w:proofErr w:type="spellStart"/>
      <w:r w:rsidRPr="00462630">
        <w:rPr>
          <w:rFonts w:ascii="LAOFONT" w:hAnsi="LAOFONT"/>
          <w:sz w:val="28"/>
          <w:szCs w:val="28"/>
        </w:rPr>
        <w:t>aogxao</w:t>
      </w:r>
      <w:proofErr w:type="spellEnd"/>
      <w:r w:rsidRPr="00462630">
        <w:rPr>
          <w:rFonts w:ascii="LAOFONT" w:hAnsi="LAOFONT"/>
          <w:sz w:val="28"/>
          <w:szCs w:val="28"/>
        </w:rPr>
        <w:t>[k[</w:t>
      </w:r>
      <w:proofErr w:type="spellStart"/>
      <w:r w:rsidRPr="00462630">
        <w:rPr>
          <w:rFonts w:ascii="LAOFONT" w:hAnsi="LAOFONT"/>
          <w:sz w:val="28"/>
          <w:szCs w:val="28"/>
        </w:rPr>
        <w:t>vajopyjC.sjp.og</w:t>
      </w:r>
      <w:proofErr w:type="spellEnd"/>
      <w:r w:rsidRPr="00462630">
        <w:rPr>
          <w:rFonts w:ascii="LAOFONT" w:hAnsi="LAOFONT"/>
          <w:sz w:val="28"/>
          <w:szCs w:val="28"/>
        </w:rPr>
        <w:t>;]</w:t>
      </w:r>
      <w:proofErr w:type="spellStart"/>
      <w:r w:rsidRPr="00462630">
        <w:rPr>
          <w:rFonts w:ascii="LAOFONT" w:hAnsi="LAOFONT"/>
          <w:sz w:val="28"/>
          <w:szCs w:val="28"/>
        </w:rPr>
        <w:t>koUD</w:t>
      </w:r>
      <w:proofErr w:type="spellEnd"/>
      <w:r w:rsidRPr="00462630">
        <w:rPr>
          <w:rFonts w:ascii="LAOFONT" w:hAnsi="LAOFONT"/>
          <w:sz w:val="28"/>
          <w:szCs w:val="28"/>
        </w:rPr>
        <w:t xml:space="preserve">  c8jg4yC1kjC.fd=8k,F </w:t>
      </w:r>
      <w:proofErr w:type="spellStart"/>
      <w:r w:rsidRPr="00462630">
        <w:rPr>
          <w:rFonts w:ascii="LAOFONT" w:hAnsi="LAOFONT"/>
          <w:sz w:val="28"/>
          <w:szCs w:val="28"/>
        </w:rPr>
        <w:t>mjkog</w:t>
      </w:r>
      <w:proofErr w:type="spellEnd"/>
      <w:r w:rsidRPr="00462630">
        <w:rPr>
          <w:rFonts w:ascii="LAOFONT" w:hAnsi="LAOFONT"/>
          <w:sz w:val="28"/>
          <w:szCs w:val="28"/>
        </w:rPr>
        <w:t>]U,I6h7ad;jk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ma,t-kf,to5f.o8q;mjkooAog8a,wxf;hp7;k,[k[D  [j=,</w:t>
      </w:r>
      <w:proofErr w:type="spellStart"/>
      <w:r w:rsidRPr="00462630">
        <w:rPr>
          <w:rFonts w:ascii="LAOFONT" w:hAnsi="LAOFONT"/>
          <w:sz w:val="28"/>
          <w:szCs w:val="28"/>
        </w:rPr>
        <w:t>uspaC</w:t>
      </w:r>
      <w:r w:rsidR="005F5EBE" w:rsidRPr="00462630">
        <w:rPr>
          <w:rFonts w:ascii="LAOFONT" w:hAnsi="LAOFONT"/>
          <w:sz w:val="28"/>
          <w:szCs w:val="28"/>
        </w:rPr>
        <w:t>f</w:t>
      </w:r>
      <w:r w:rsidRPr="00462630">
        <w:rPr>
          <w:rFonts w:ascii="LAOFONT" w:hAnsi="LAOFONT"/>
          <w:sz w:val="28"/>
          <w:szCs w:val="28"/>
        </w:rPr>
        <w:t>u</w:t>
      </w:r>
      <w:r w:rsidR="005F5EBE">
        <w:rPr>
          <w:rFonts w:ascii="LAOFONT" w:hAnsi="LAOFONT"/>
          <w:sz w:val="28"/>
          <w:szCs w:val="28"/>
        </w:rPr>
        <w:t>g</w:t>
      </w:r>
      <w:proofErr w:type="spellEnd"/>
      <w:r w:rsidR="005F5EBE">
        <w:rPr>
          <w:rFonts w:ascii="LAOFONT" w:hAnsi="LAOFONT"/>
          <w:sz w:val="28"/>
          <w:szCs w:val="28"/>
        </w:rPr>
        <w:t>]</w:t>
      </w:r>
      <w:r w:rsidRPr="00462630">
        <w:rPr>
          <w:rFonts w:ascii="LAOFONT" w:hAnsi="LAOFONT"/>
          <w:sz w:val="28"/>
          <w:szCs w:val="28"/>
        </w:rPr>
        <w:t>u</w:t>
      </w:r>
      <w:r w:rsidR="005F5EBE">
        <w:rPr>
          <w:rFonts w:ascii="LAOFONT" w:hAnsi="LAOFONT"/>
          <w:sz w:val="28"/>
          <w:szCs w:val="28"/>
        </w:rPr>
        <w:t>p.o8q;mjko</w:t>
      </w:r>
      <w:r w:rsidRPr="00462630">
        <w:rPr>
          <w:rFonts w:ascii="LAOFONT" w:hAnsi="LAOFONT"/>
          <w:sz w:val="28"/>
          <w:szCs w:val="28"/>
        </w:rPr>
        <w:t>F .o</w:t>
      </w:r>
      <w:r w:rsidR="005F5EBE">
        <w:rPr>
          <w:rFonts w:ascii="LAOFONT" w:hAnsi="LAOFONT"/>
          <w:sz w:val="28"/>
          <w:szCs w:val="28"/>
        </w:rPr>
        <w:t>-</w:t>
      </w:r>
      <w:proofErr w:type="spellStart"/>
      <w:r w:rsidRPr="00462630">
        <w:rPr>
          <w:rFonts w:ascii="LAOFONT" w:hAnsi="LAOFONT"/>
          <w:sz w:val="28"/>
          <w:szCs w:val="28"/>
        </w:rPr>
        <w:t>j;og</w:t>
      </w:r>
      <w:proofErr w:type="spellEnd"/>
      <w:r w:rsidRPr="00462630">
        <w:rPr>
          <w:rFonts w:ascii="LAOFONT" w:hAnsi="LAOFONT"/>
          <w:sz w:val="28"/>
          <w:szCs w:val="28"/>
        </w:rPr>
        <w:t>]yd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0vCsq;.9mjkooAog8a,wxf;hp7;k,[k[D</w:t>
      </w:r>
    </w:p>
    <w:p w:rsidR="00462630" w:rsidRPr="00462630" w:rsidRDefault="005F5EBE" w:rsidP="00462630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0Ao8vooU,ad9tgvUo;jk&lt;dko8njo8q;&lt;3fpd5j,F</w:t>
      </w:r>
      <w:r w:rsidR="00462630" w:rsidRPr="00462630">
        <w:rPr>
          <w:rFonts w:ascii="LAOFONT" w:hAnsi="LAOFONT"/>
          <w:sz w:val="28"/>
          <w:szCs w:val="28"/>
        </w:rPr>
        <w:t>2y;]</w:t>
      </w:r>
      <w:proofErr w:type="spellStart"/>
      <w:r w:rsidR="00462630" w:rsidRPr="00462630">
        <w:rPr>
          <w:rFonts w:ascii="LAOFONT" w:hAnsi="LAOFONT"/>
          <w:sz w:val="28"/>
          <w:szCs w:val="28"/>
        </w:rPr>
        <w:t>ucmaol</w:t>
      </w:r>
      <w:r w:rsidR="00462630" w:rsidRPr="005F5EBE">
        <w:t>"By</w:t>
      </w:r>
      <w:proofErr w:type="spellEnd"/>
      <w:r w:rsidR="00462630" w:rsidRPr="005F5EBE">
        <w:t xml:space="preserve"> the Puritans"</w:t>
      </w:r>
      <w:r w:rsidR="00462630" w:rsidRPr="005F5EBE">
        <w:rPr>
          <w:rFonts w:ascii="LAOFONT" w:hAnsi="LAOFONT" w:cs="Arial"/>
        </w:rPr>
        <w:t xml:space="preserve"> </w:t>
      </w:r>
      <w:r w:rsidR="00462630" w:rsidRPr="00462630">
        <w:rPr>
          <w:rFonts w:ascii="LAOFONT" w:hAnsi="LAOFONT"/>
          <w:sz w:val="28"/>
          <w:szCs w:val="28"/>
        </w:rPr>
        <w:t>g4yC1jkC.fd=j8k,,ao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9t[=j,udko8njo8q;4hkskd;jk[j=,udkoI6hlbdda[7;k,[k[.o0Aog]ydM16jmkC.oD mjko9t,u7;k,I6hlbd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proofErr w:type="spellStart"/>
      <w:r w:rsidRPr="00462630">
        <w:rPr>
          <w:rFonts w:ascii="LAOFONT" w:hAnsi="LAOFONT"/>
          <w:sz w:val="28"/>
          <w:szCs w:val="28"/>
        </w:rPr>
        <w:t>gs,nvomjko</w:t>
      </w:r>
      <w:proofErr w:type="spellEnd"/>
      <w:r w:rsidRPr="00462630">
        <w:rPr>
          <w:rFonts w:ascii="LAOFONT" w:hAnsi="LAOFONT"/>
          <w:sz w:val="28"/>
          <w:szCs w:val="28"/>
        </w:rPr>
        <w:t xml:space="preserve"> 9vo ou;g8ao</w:t>
      </w:r>
      <w:r w:rsidRPr="005F5EBE">
        <w:t xml:space="preserve">(John Newton) </w:t>
      </w:r>
      <w:r w:rsidRPr="00462630">
        <w:rPr>
          <w:rFonts w:ascii="LAOFONT" w:hAnsi="LAOFONT"/>
          <w:sz w:val="28"/>
          <w:szCs w:val="28"/>
        </w:rPr>
        <w:t>]k;0Po;jkfajCoUG  0khcfjritz6hgxaog9QkF 7;k,g];-k,</w:t>
      </w:r>
    </w:p>
    <w:p w:rsidR="00462630" w:rsidRPr="00462630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7;k,[=j[=]yl5f c]t 7;k,,</w:t>
      </w:r>
      <w:r w:rsidR="005F5EBE">
        <w:rPr>
          <w:rFonts w:ascii="LAOFONT" w:hAnsi="LAOFONT"/>
          <w:sz w:val="28"/>
          <w:szCs w:val="28"/>
        </w:rPr>
        <w:t>qomyoK  0hkovhp9tdhkg0QkI;,g0Qk.</w:t>
      </w:r>
      <w:r w:rsidRPr="00462630">
        <w:rPr>
          <w:rFonts w:ascii="LAOFONT" w:hAnsi="LAOFONT"/>
          <w:sz w:val="28"/>
          <w:szCs w:val="28"/>
        </w:rPr>
        <w:t>dhwfh1jkC.fg,njv0khovhpg8a,wxf;hp</w:t>
      </w:r>
    </w:p>
    <w:p w:rsidR="00462630" w:rsidRPr="00462630" w:rsidRDefault="005F5EBE" w:rsidP="00462630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7;k,[k[L </w:t>
      </w:r>
      <w:r w:rsidR="00462630" w:rsidRPr="00462630">
        <w:rPr>
          <w:rFonts w:ascii="LAOFONT" w:hAnsi="LAOFONT"/>
          <w:sz w:val="28"/>
          <w:szCs w:val="28"/>
        </w:rPr>
        <w:t>7;k,gxutgxNvo.o.90hkohvp9tgxaomuj16jvk.l0vCritvqCwfh1jkC.fL ,=]tl5,1j6Fvtou9aCK</w:t>
      </w:r>
      <w:r>
        <w:rPr>
          <w:rFonts w:ascii="LAOFONT" w:hAnsi="LAOFONT"/>
          <w:sz w:val="28"/>
          <w:szCs w:val="28"/>
        </w:rPr>
        <w:t xml:space="preserve"> </w:t>
      </w:r>
      <w:r w:rsidR="00462630" w:rsidRPr="00462630">
        <w:rPr>
          <w:rFonts w:ascii="LAOFONT" w:hAnsi="LAOFONT"/>
          <w:sz w:val="28"/>
          <w:szCs w:val="28"/>
        </w:rPr>
        <w:t>.om5dlj;o0v’0hkovhpF0</w:t>
      </w:r>
      <w:r>
        <w:rPr>
          <w:rFonts w:ascii="LAOFONT" w:hAnsi="LAOFONT"/>
          <w:sz w:val="28"/>
          <w:szCs w:val="28"/>
        </w:rPr>
        <w:t>hkovhpwfhgsao7;k,-qj;Ikhpc]h;K</w:t>
      </w:r>
      <w:r w:rsidR="00462630" w:rsidRPr="00462630">
        <w:rPr>
          <w:rFonts w:ascii="LAOFONT" w:hAnsi="LAOFONT"/>
          <w:sz w:val="28"/>
          <w:szCs w:val="28"/>
        </w:rPr>
        <w:t>X&lt;0hkcfjritz6hgxaog</w:t>
      </w:r>
      <w:r>
        <w:rPr>
          <w:rFonts w:ascii="LAOFONT" w:hAnsi="LAOFONT"/>
          <w:sz w:val="28"/>
          <w:szCs w:val="28"/>
        </w:rPr>
        <w:t>9QkF 0hkovphgxao7qo[k[&lt; 3fpmjko</w:t>
      </w:r>
      <w:r w:rsidR="00462630" w:rsidRPr="00462630">
        <w:rPr>
          <w:rFonts w:ascii="LAOFONT" w:hAnsi="LAOFONT"/>
          <w:sz w:val="28"/>
          <w:szCs w:val="28"/>
        </w:rPr>
        <w:t>X</w:t>
      </w:r>
      <w:r>
        <w:rPr>
          <w:rFonts w:ascii="LAOFONT" w:hAnsi="LAOFONT"/>
          <w:sz w:val="28"/>
          <w:szCs w:val="28"/>
        </w:rPr>
        <w:t>9voou;g8yoF</w:t>
      </w:r>
      <w:r w:rsidR="00462630" w:rsidRPr="00462630">
        <w:rPr>
          <w:rFonts w:ascii="LAOFONT" w:hAnsi="LAOFONT"/>
          <w:sz w:val="28"/>
          <w:szCs w:val="28"/>
        </w:rPr>
        <w:t>!(@&amp;{!)W(?</w:t>
      </w:r>
      <w:r>
        <w:rPr>
          <w:rFonts w:ascii="LAOFONT" w:hAnsi="LAOFONT"/>
          <w:sz w:val="28"/>
          <w:szCs w:val="28"/>
        </w:rPr>
        <w:t>F</w:t>
      </w:r>
      <w:r w:rsidRPr="005F5EBE">
        <w:t>(By</w:t>
      </w:r>
      <w:r>
        <w:t>JohnNewton,</w:t>
      </w:r>
      <w:r w:rsidR="00462630" w:rsidRPr="005F5EBE">
        <w:t>1725-1807)</w:t>
      </w:r>
      <w:r w:rsidR="00462630" w:rsidRPr="00462630">
        <w:rPr>
          <w:rFonts w:ascii="LAOFONT" w:hAnsi="LAOFONT"/>
          <w:sz w:val="28"/>
          <w:szCs w:val="28"/>
        </w:rPr>
        <w:t>mjko7yfwfh1kjCg]yd-NCdjP;da[7;k,</w:t>
      </w:r>
      <w:r>
        <w:rPr>
          <w:rFonts w:ascii="LAOFONT" w:hAnsi="LAOFONT"/>
          <w:sz w:val="28"/>
          <w:szCs w:val="28"/>
        </w:rPr>
        <w:t xml:space="preserve"> </w:t>
      </w:r>
      <w:r w:rsidR="00462630" w:rsidRPr="00462630">
        <w:rPr>
          <w:rFonts w:ascii="LAOFONT" w:hAnsi="LAOFONT"/>
          <w:sz w:val="28"/>
          <w:szCs w:val="28"/>
        </w:rPr>
        <w:t>-qj;IkhpmkCfhko9yf.9 c]t sq;.90vCmjkoD mjko9tg]U,7yf &lt;.90hkovhpg8a,wxf;hp7;</w:t>
      </w:r>
      <w:r>
        <w:rPr>
          <w:rFonts w:ascii="LAOFONT" w:hAnsi="LAOFONT"/>
          <w:sz w:val="28"/>
          <w:szCs w:val="28"/>
        </w:rPr>
        <w:t>k,[k[ c]t gsuosjkC9kdritg9QkD&lt;</w:t>
      </w:r>
      <w:r w:rsidR="00462630" w:rsidRPr="00462630">
        <w:rPr>
          <w:rFonts w:ascii="LAOFONT" w:hAnsi="LAOFONT"/>
          <w:sz w:val="28"/>
          <w:szCs w:val="28"/>
        </w:rPr>
        <w:t>dkomuj7yf1jkCoU9tc8t8hvCmjkoco;7yf</w:t>
      </w:r>
      <w:r>
        <w:rPr>
          <w:rFonts w:ascii="LAOFONT" w:hAnsi="LAOFONT"/>
          <w:sz w:val="28"/>
          <w:szCs w:val="28"/>
        </w:rPr>
        <w:t>muj[=jfu.o8q;mjko9t]q[d;omjkoD</w:t>
      </w:r>
      <w:r w:rsidR="00462630" w:rsidRPr="00462630">
        <w:rPr>
          <w:rFonts w:ascii="LAOFONT" w:hAnsi="LAOFONT"/>
          <w:sz w:val="28"/>
          <w:szCs w:val="28"/>
        </w:rPr>
        <w:t>me</w:t>
      </w:r>
      <w:r>
        <w:rPr>
          <w:rFonts w:ascii="LAOFONT" w:hAnsi="LAOFONT"/>
          <w:sz w:val="28"/>
          <w:szCs w:val="28"/>
        </w:rPr>
        <w:t xml:space="preserve"> </w:t>
      </w:r>
      <w:r w:rsidR="00462630" w:rsidRPr="00462630">
        <w:rPr>
          <w:rFonts w:ascii="LAOFONT" w:hAnsi="LAOFONT"/>
          <w:sz w:val="28"/>
          <w:szCs w:val="28"/>
        </w:rPr>
        <w:t>.shmjko,u7;k,glaP.9fh;pdko0kf7;k,Iad8=jritg9Qk7;k,g1aodtfhkC0vCsq;.9mjko,u8=jritg9Qk</w:t>
      </w:r>
      <w:r>
        <w:rPr>
          <w:rFonts w:ascii="LAOFONT" w:hAnsi="LAOFONT"/>
          <w:sz w:val="28"/>
          <w:szCs w:val="28"/>
        </w:rPr>
        <w:t xml:space="preserve"> </w:t>
      </w:r>
      <w:r w:rsidR="00462630" w:rsidRPr="00462630">
        <w:rPr>
          <w:rFonts w:ascii="LAOFONT" w:hAnsi="LAOFONT"/>
          <w:sz w:val="28"/>
          <w:szCs w:val="28"/>
        </w:rPr>
        <w:t>9tme.shmj</w:t>
      </w:r>
      <w:r w:rsidR="003D44C7">
        <w:rPr>
          <w:rFonts w:ascii="LAOFONT" w:hAnsi="LAOFONT"/>
          <w:sz w:val="28"/>
          <w:szCs w:val="28"/>
        </w:rPr>
        <w:t>kogfnvfIvho1jkC]Eg]yd.o0Ao8vooU</w:t>
      </w:r>
      <w:r w:rsidR="00462630" w:rsidRPr="00462630">
        <w:rPr>
          <w:rFonts w:ascii="LAOFONT" w:hAnsi="LAOFONT"/>
          <w:sz w:val="28"/>
          <w:szCs w:val="28"/>
        </w:rPr>
        <w:t>mjko9tg]uh,I6h;jksq;.9mjumjkogxao[k[0vCmjkooAo</w:t>
      </w:r>
      <w:r w:rsidR="003D44C7">
        <w:rPr>
          <w:rFonts w:ascii="LAOFONT" w:hAnsi="LAOFONT"/>
          <w:sz w:val="28"/>
          <w:szCs w:val="28"/>
        </w:rPr>
        <w:t xml:space="preserve"> </w:t>
      </w:r>
      <w:r w:rsidR="00462630" w:rsidRPr="00462630">
        <w:rPr>
          <w:rFonts w:ascii="LAOFONT" w:hAnsi="LAOFONT"/>
          <w:sz w:val="28"/>
          <w:szCs w:val="28"/>
        </w:rPr>
        <w:t>[=j</w:t>
      </w:r>
      <w:r w:rsidR="003D44C7">
        <w:rPr>
          <w:rFonts w:ascii="LAOFONT" w:hAnsi="LAOFONT"/>
          <w:sz w:val="28"/>
          <w:szCs w:val="28"/>
        </w:rPr>
        <w:t>,u7;k,s;aCg]up</w:t>
      </w:r>
      <w:r w:rsidR="00462630" w:rsidRPr="00462630">
        <w:rPr>
          <w:rFonts w:ascii="LAOFONT" w:hAnsi="LAOFONT"/>
          <w:sz w:val="28"/>
          <w:szCs w:val="28"/>
        </w:rPr>
        <w:t>mjko9tgsao;jk,ao9egxaoc]tgxaodkop58yma,le]a[ritg9Qkmuj</w:t>
      </w:r>
      <w:r w:rsidR="003D44C7">
        <w:rPr>
          <w:rFonts w:ascii="LAOFONT" w:hAnsi="LAOFONT"/>
          <w:sz w:val="28"/>
          <w:szCs w:val="28"/>
        </w:rPr>
        <w:t xml:space="preserve"> </w:t>
      </w:r>
      <w:r w:rsidR="00462630" w:rsidRPr="00462630">
        <w:rPr>
          <w:rFonts w:ascii="LAOFONT" w:hAnsi="LAOFONT"/>
          <w:sz w:val="28"/>
          <w:szCs w:val="28"/>
        </w:rPr>
        <w:t>9tlqjCmjkowxok]</w:t>
      </w:r>
      <w:proofErr w:type="spellStart"/>
      <w:r w:rsidR="00462630" w:rsidRPr="00462630">
        <w:rPr>
          <w:rFonts w:ascii="LAOFONT" w:hAnsi="LAOFONT"/>
          <w:sz w:val="28"/>
          <w:szCs w:val="28"/>
        </w:rPr>
        <w:t>qdD</w:t>
      </w:r>
      <w:proofErr w:type="spellEnd"/>
      <w:r w:rsidR="00462630" w:rsidRPr="00462630">
        <w:rPr>
          <w:rFonts w:ascii="LAOFONT" w:hAnsi="LAOFONT"/>
          <w:sz w:val="28"/>
          <w:szCs w:val="28"/>
        </w:rPr>
        <w:t xml:space="preserve"> grktfh</w:t>
      </w:r>
      <w:r w:rsidR="003D44C7">
        <w:rPr>
          <w:rFonts w:ascii="LAOFONT" w:hAnsi="LAOFONT"/>
          <w:sz w:val="28"/>
          <w:szCs w:val="28"/>
        </w:rPr>
        <w:t>;pgsao;jkmjkolq,7;owfh16jok]qdD</w:t>
      </w:r>
      <w:r w:rsidR="00462630" w:rsidRPr="00462630">
        <w:rPr>
          <w:rFonts w:ascii="LAOFONT" w:hAnsi="LAOFONT"/>
          <w:sz w:val="28"/>
          <w:szCs w:val="28"/>
        </w:rPr>
        <w:t>oUc]tlyjCmujmjko7yf;jkmjkowfh8njo8q;c]tI6h;jkmjkode]aCme</w:t>
      </w:r>
      <w:r w:rsidR="003D44C7">
        <w:rPr>
          <w:rFonts w:ascii="LAOFONT" w:hAnsi="LAOFONT"/>
          <w:sz w:val="28"/>
          <w:szCs w:val="28"/>
        </w:rPr>
        <w:t xml:space="preserve"> </w:t>
      </w:r>
      <w:r w:rsidR="00462630" w:rsidRPr="00462630">
        <w:rPr>
          <w:rFonts w:ascii="LAOFONT" w:hAnsi="LAOFONT"/>
          <w:sz w:val="28"/>
          <w:szCs w:val="28"/>
        </w:rPr>
        <w:t>[k[8=j8hkoritg9Qk c]t.shritg9QkglaPritmapD</w:t>
      </w:r>
    </w:p>
    <w:p w:rsidR="00462630" w:rsidRPr="00462630" w:rsidRDefault="003D44C7" w:rsidP="00462630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</w:t>
      </w:r>
      <w:r w:rsidR="00462630" w:rsidRPr="00462630">
        <w:rPr>
          <w:rFonts w:ascii="LAOFONT" w:hAnsi="LAOFONT"/>
          <w:sz w:val="28"/>
          <w:szCs w:val="28"/>
        </w:rPr>
        <w:t>0Ao8vo0vCdko8njo8q;oUgxao0Ao8vomujle7aoF c8j;jk,aod=j[=</w:t>
      </w:r>
      <w:proofErr w:type="spellStart"/>
      <w:r w:rsidR="00462630" w:rsidRPr="00462630">
        <w:rPr>
          <w:rFonts w:ascii="LAOFONT" w:hAnsi="LAOFONT"/>
          <w:sz w:val="28"/>
          <w:szCs w:val="28"/>
        </w:rPr>
        <w:t>jmaome.shmjkowfh,udkoxPjocxCD</w:t>
      </w:r>
      <w:proofErr w:type="spellEnd"/>
      <w:r w:rsidR="00462630" w:rsidRPr="00462630">
        <w:rPr>
          <w:rFonts w:ascii="LAOFONT" w:hAnsi="LAOFONT"/>
          <w:sz w:val="28"/>
          <w:szCs w:val="28"/>
        </w:rPr>
        <w:t xml:space="preserve"> [5d7qo.fd=j8k,mujwfhIa[I6h c]tgsao8qogvCde]</w:t>
      </w:r>
      <w:proofErr w:type="spellStart"/>
      <w:r w:rsidR="00462630" w:rsidRPr="00462630">
        <w:rPr>
          <w:rFonts w:ascii="LAOFONT" w:hAnsi="LAOFONT"/>
          <w:sz w:val="28"/>
          <w:szCs w:val="28"/>
        </w:rPr>
        <w:t>aC</w:t>
      </w:r>
      <w:proofErr w:type="spellEnd"/>
      <w:r w:rsidR="00462630" w:rsidRPr="00462630">
        <w:rPr>
          <w:rFonts w:ascii="LAOFONT" w:hAnsi="LAOFONT"/>
          <w:sz w:val="28"/>
          <w:szCs w:val="28"/>
        </w:rPr>
        <w:t>[k[1j6d=j9yCc8jd=</w:t>
      </w:r>
      <w:proofErr w:type="spellStart"/>
      <w:r w:rsidR="00462630" w:rsidRPr="00462630">
        <w:rPr>
          <w:rFonts w:ascii="LAOFONT" w:hAnsi="LAOFONT"/>
          <w:sz w:val="28"/>
          <w:szCs w:val="28"/>
        </w:rPr>
        <w:t>jpaC</w:t>
      </w:r>
      <w:proofErr w:type="spellEnd"/>
      <w:r w:rsidR="00462630" w:rsidRPr="00462630">
        <w:rPr>
          <w:rFonts w:ascii="LAOFONT" w:hAnsi="LAOFONT"/>
          <w:sz w:val="28"/>
          <w:szCs w:val="28"/>
        </w:rPr>
        <w:t>[=</w:t>
      </w:r>
      <w:proofErr w:type="spellStart"/>
      <w:r w:rsidR="00462630" w:rsidRPr="00462630">
        <w:rPr>
          <w:rFonts w:ascii="LAOFONT" w:hAnsi="LAOFONT"/>
          <w:sz w:val="28"/>
          <w:szCs w:val="28"/>
        </w:rPr>
        <w:t>jmaowfh,udkoxPjocxCD</w:t>
      </w:r>
      <w:proofErr w:type="spellEnd"/>
      <w:r w:rsidR="00462630" w:rsidRPr="00462630">
        <w:rPr>
          <w:rFonts w:ascii="LAOFONT" w:hAnsi="LAOFONT"/>
          <w:sz w:val="28"/>
          <w:szCs w:val="28"/>
        </w:rPr>
        <w:t xml:space="preserve"> </w:t>
      </w:r>
      <w:proofErr w:type="spellStart"/>
      <w:r w:rsidR="00462630" w:rsidRPr="00462630">
        <w:rPr>
          <w:rFonts w:ascii="LAOFONT" w:hAnsi="LAOFONT"/>
          <w:sz w:val="28"/>
          <w:szCs w:val="28"/>
        </w:rPr>
        <w:t>dkoxjPo</w:t>
      </w:r>
      <w:proofErr w:type="spellEnd"/>
    </w:p>
    <w:p w:rsidR="003D44C7" w:rsidRDefault="00462630" w:rsidP="00462630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cxCvajocmh9yCoAopaC16jwd16jg4yCc,jo;jk[5d7qooAowf</w:t>
      </w:r>
      <w:r w:rsidR="003D44C7">
        <w:rPr>
          <w:rFonts w:ascii="LAOFONT" w:hAnsi="LAOFONT"/>
          <w:sz w:val="28"/>
          <w:szCs w:val="28"/>
        </w:rPr>
        <w:t>hI6h;jkj8qogvCde]aCgIaf[k[16jD</w:t>
      </w:r>
      <w:r w:rsidRPr="00462630">
        <w:rPr>
          <w:rFonts w:ascii="LAOFONT" w:hAnsi="LAOFONT"/>
          <w:sz w:val="28"/>
          <w:szCs w:val="28"/>
        </w:rPr>
        <w:t>mjkovk</w:t>
      </w:r>
      <w:r w:rsidR="003D44C7">
        <w:rPr>
          <w:rFonts w:ascii="LAOFONT" w:hAnsi="LAOFONT"/>
          <w:sz w:val="28"/>
          <w:szCs w:val="28"/>
        </w:rPr>
        <w:t>f</w:t>
      </w:r>
      <w:r w:rsidRPr="00462630">
        <w:rPr>
          <w:rFonts w:ascii="LAOFONT" w:hAnsi="LAOFONT"/>
          <w:sz w:val="28"/>
          <w:szCs w:val="28"/>
        </w:rPr>
        <w:t>9tI6h;jkmjko</w:t>
      </w:r>
      <w:r w:rsidR="003D44C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me.shritg9Qk[j=r=ritmapFs]ndkoIa[I6h8q;gvCoA</w:t>
      </w:r>
      <w:r w:rsidR="003D44C7">
        <w:rPr>
          <w:rFonts w:ascii="LAOFONT" w:hAnsi="LAOFONT"/>
          <w:sz w:val="28"/>
          <w:szCs w:val="28"/>
        </w:rPr>
        <w:t>ovk9tg8u[.sjpvvd,k9kds]ad7elvoD</w:t>
      </w:r>
      <w:r w:rsidRPr="00462630">
        <w:rPr>
          <w:rFonts w:ascii="LAOFONT" w:hAnsi="LAOFONT"/>
          <w:sz w:val="28"/>
          <w:szCs w:val="28"/>
        </w:rPr>
        <w:t>c8j,aod=j</w:t>
      </w:r>
      <w:r w:rsidR="003D44C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gxaorPClyjCmujme.shmjkoI6h;jkritg9Qk-qC[=jr=ritm</w:t>
      </w:r>
      <w:r w:rsidR="003D44C7">
        <w:rPr>
          <w:rFonts w:ascii="LAOFONT" w:hAnsi="LAOFONT"/>
          <w:sz w:val="28"/>
          <w:szCs w:val="28"/>
        </w:rPr>
        <w:t>apc]tgxaomuj[=jr=ritmapda[mjkoD</w:t>
      </w:r>
      <w:r w:rsidRPr="00462630">
        <w:rPr>
          <w:rFonts w:ascii="LAOFONT" w:hAnsi="LAOFONT"/>
          <w:sz w:val="28"/>
          <w:szCs w:val="28"/>
        </w:rPr>
        <w:t>9qod;jkmjko</w:t>
      </w:r>
      <w:r w:rsidR="003D44C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9twf</w:t>
      </w:r>
      <w:r w:rsidR="003D44C7">
        <w:rPr>
          <w:rFonts w:ascii="LAOFONT" w:hAnsi="LAOFONT"/>
          <w:sz w:val="28"/>
          <w:szCs w:val="28"/>
        </w:rPr>
        <w:t>hI6h;jkmjkogxao7qo[k[c]t[=j=[=]yl5fF</w:t>
      </w:r>
      <w:r w:rsidRPr="00462630">
        <w:rPr>
          <w:rFonts w:ascii="LAOFONT" w:hAnsi="LAOFONT"/>
          <w:sz w:val="28"/>
          <w:szCs w:val="28"/>
        </w:rPr>
        <w:t>mjkod=j9t</w:t>
      </w:r>
      <w:r w:rsidR="003D44C7">
        <w:rPr>
          <w:rFonts w:ascii="LAOFONT" w:hAnsi="LAOFONT"/>
          <w:sz w:val="28"/>
          <w:szCs w:val="28"/>
        </w:rPr>
        <w:t>wfh8P,rvh,g0Qkwxg4yC0Ao8vomulujc]t</w:t>
      </w:r>
      <w:r w:rsidRPr="00462630">
        <w:rPr>
          <w:rFonts w:ascii="LAOFONT" w:hAnsi="LAOFONT"/>
          <w:sz w:val="28"/>
          <w:szCs w:val="28"/>
        </w:rPr>
        <w:t>0Ao8vol5f</w:t>
      </w:r>
    </w:p>
    <w:p w:rsidR="00457F63" w:rsidRDefault="00462630" w:rsidP="00D91F27">
      <w:pPr>
        <w:jc w:val="both"/>
        <w:rPr>
          <w:rFonts w:ascii="LAOFONT" w:hAnsi="LAOFONT"/>
          <w:sz w:val="28"/>
          <w:szCs w:val="28"/>
        </w:rPr>
      </w:pPr>
      <w:r w:rsidRPr="00462630">
        <w:rPr>
          <w:rFonts w:ascii="LAOFONT" w:hAnsi="LAOFONT"/>
          <w:sz w:val="28"/>
          <w:szCs w:val="28"/>
        </w:rPr>
        <w:t>mhkp</w:t>
      </w:r>
      <w:r w:rsidR="003D44C7">
        <w:rPr>
          <w:rFonts w:ascii="LAOFONT" w:hAnsi="LAOFONT"/>
          <w:sz w:val="28"/>
          <w:szCs w:val="28"/>
        </w:rPr>
        <w:t>0vCdkoxjPocxCD-k]</w:t>
      </w:r>
      <w:r w:rsidRPr="00462630">
        <w:rPr>
          <w:rFonts w:ascii="LAOFONT" w:hAnsi="LAOFONT"/>
          <w:sz w:val="28"/>
          <w:szCs w:val="28"/>
        </w:rPr>
        <w:t>lgxug9</w:t>
      </w:r>
      <w:r w:rsidR="003D44C7">
        <w:rPr>
          <w:rFonts w:ascii="LAOFONT" w:hAnsi="LAOFONT"/>
          <w:sz w:val="28"/>
          <w:szCs w:val="28"/>
        </w:rPr>
        <w:t>a</w:t>
      </w:r>
      <w:r w:rsidRPr="00462630">
        <w:rPr>
          <w:rFonts w:ascii="LAOFONT" w:hAnsi="LAOFONT"/>
          <w:sz w:val="28"/>
          <w:szCs w:val="28"/>
        </w:rPr>
        <w:t>o</w:t>
      </w:r>
      <w:r w:rsidR="003D44C7">
        <w:t>(Charles</w:t>
      </w:r>
      <w:r w:rsidRPr="003D44C7">
        <w:t>Spurgeon)</w:t>
      </w:r>
      <w:r w:rsidRPr="00462630">
        <w:rPr>
          <w:rFonts w:ascii="LAOFONT" w:hAnsi="LAOFONT"/>
          <w:sz w:val="28"/>
          <w:szCs w:val="28"/>
        </w:rPr>
        <w:t>,kg4yC0Ao0vCdkoI6hlbd8q;;jk8qogvCoAo</w:t>
      </w:r>
      <w:r w:rsidR="003D44C7">
        <w:rPr>
          <w:rFonts w:ascii="LAOFONT" w:hAnsi="LAOFONT"/>
          <w:sz w:val="28"/>
          <w:szCs w:val="28"/>
        </w:rPr>
        <w:t xml:space="preserve"> gxao7qo[k[8vo]k;,uvkp5!&amp;xuDr=jc]t</w:t>
      </w:r>
      <w:r w:rsidRPr="00462630">
        <w:rPr>
          <w:rFonts w:ascii="LAOFONT" w:hAnsi="LAOFONT"/>
          <w:sz w:val="28"/>
          <w:szCs w:val="28"/>
        </w:rPr>
        <w:t>r=jg4Qk0vC]k;maClvCmjkogxaooadlk</w:t>
      </w:r>
      <w:r w:rsidR="003D44C7">
        <w:rPr>
          <w:rFonts w:ascii="LAOFONT" w:hAnsi="LAOFONT"/>
          <w:sz w:val="28"/>
          <w:szCs w:val="28"/>
        </w:rPr>
        <w:t>ltokD</w:t>
      </w:r>
      <w:r w:rsidRPr="00462630">
        <w:rPr>
          <w:rFonts w:ascii="LAOFONT" w:hAnsi="LAOFONT"/>
          <w:sz w:val="28"/>
          <w:szCs w:val="28"/>
        </w:rPr>
        <w:t>0hkrtg9Qkfe]qC</w:t>
      </w:r>
      <w:r w:rsidR="003D44C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-u;yf.op5d &lt;8aflyo.9&lt; c8jd=</w:t>
      </w:r>
      <w:proofErr w:type="spellStart"/>
      <w:r w:rsidRPr="00462630">
        <w:rPr>
          <w:rFonts w:ascii="LAOFONT" w:hAnsi="LAOFONT"/>
          <w:sz w:val="28"/>
          <w:szCs w:val="28"/>
        </w:rPr>
        <w:t>jpaC</w:t>
      </w:r>
      <w:proofErr w:type="spellEnd"/>
      <w:r w:rsidRPr="00462630">
        <w:rPr>
          <w:rFonts w:ascii="LAOFONT" w:hAnsi="LAOFONT"/>
          <w:sz w:val="28"/>
          <w:szCs w:val="28"/>
        </w:rPr>
        <w:t>[=jwfh,udkoxPjocxCvajocmh9yCgmnjvD paCgxao</w:t>
      </w:r>
      <w:r w:rsidR="003D44C7">
        <w:rPr>
          <w:rFonts w:ascii="LAOFONT" w:hAnsi="LAOFONT"/>
          <w:sz w:val="28"/>
          <w:szCs w:val="28"/>
        </w:rPr>
        <w:t xml:space="preserve">,nfM,q;M16jD  </w:t>
      </w:r>
      <w:proofErr w:type="spellStart"/>
      <w:r w:rsidR="003D44C7">
        <w:rPr>
          <w:rFonts w:ascii="LAOFONT" w:hAnsi="LAOFONT"/>
          <w:sz w:val="28"/>
          <w:szCs w:val="28"/>
        </w:rPr>
        <w:t>fajCoAoFr</w:t>
      </w:r>
      <w:proofErr w:type="spellEnd"/>
      <w:r w:rsidR="003D44C7">
        <w:rPr>
          <w:rFonts w:ascii="LAOFONT" w:hAnsi="LAOFONT"/>
          <w:sz w:val="28"/>
          <w:szCs w:val="28"/>
        </w:rPr>
        <w:t>=</w:t>
      </w:r>
      <w:proofErr w:type="spellStart"/>
      <w:r w:rsidR="003D44C7">
        <w:rPr>
          <w:rFonts w:ascii="LAOFONT" w:hAnsi="LAOFONT"/>
          <w:sz w:val="28"/>
          <w:szCs w:val="28"/>
        </w:rPr>
        <w:t>j</w:t>
      </w:r>
      <w:r w:rsidRPr="00462630">
        <w:rPr>
          <w:rFonts w:ascii="LAOFONT" w:hAnsi="LAOFONT"/>
          <w:sz w:val="28"/>
          <w:szCs w:val="28"/>
        </w:rPr>
        <w:t>c</w:t>
      </w:r>
      <w:proofErr w:type="spellEnd"/>
      <w:r w:rsidRPr="00462630">
        <w:rPr>
          <w:rFonts w:ascii="LAOFONT" w:hAnsi="LAOFONT"/>
          <w:sz w:val="28"/>
          <w:szCs w:val="28"/>
        </w:rPr>
        <w:t>]t r=jg4qhk0vC]k;[=jwfh[aC7a[.sh]k</w:t>
      </w:r>
      <w:r w:rsidR="003D44C7">
        <w:rPr>
          <w:rFonts w:ascii="LAOFONT" w:hAnsi="LAOFONT"/>
          <w:sz w:val="28"/>
          <w:szCs w:val="28"/>
        </w:rPr>
        <w:t>;&lt;Ia[g-njvritg1-67iyf&lt;</w:t>
      </w:r>
      <w:r w:rsidRPr="00462630">
        <w:rPr>
          <w:rFonts w:ascii="LAOFONT" w:hAnsi="LAOFONT"/>
          <w:sz w:val="28"/>
          <w:szCs w:val="28"/>
        </w:rPr>
        <w:t>gxaomkC</w:t>
      </w:r>
      <w:r w:rsidR="003D44C7">
        <w:rPr>
          <w:rFonts w:ascii="LAOFONT" w:hAnsi="LAOFONT"/>
          <w:sz w:val="28"/>
          <w:szCs w:val="28"/>
        </w:rPr>
        <w:t>dkoc8jg0qkg</w:t>
      </w:r>
      <w:r w:rsidRPr="00462630">
        <w:rPr>
          <w:rFonts w:ascii="LAOFONT" w:hAnsi="LAOFONT"/>
          <w:sz w:val="28"/>
          <w:szCs w:val="28"/>
        </w:rPr>
        <w:t>9Qk]=4hkritg9QkmeCko</w:t>
      </w:r>
      <w:r w:rsidR="003D44C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.o8q;0v</w:t>
      </w:r>
      <w:r w:rsidR="003D44C7">
        <w:rPr>
          <w:rFonts w:ascii="LAOFONT" w:hAnsi="LAOFONT"/>
          <w:sz w:val="28"/>
          <w:szCs w:val="28"/>
        </w:rPr>
        <w:t>C]k;1jkC]tvPff;hpdkoxPjocxC]k;D</w:t>
      </w:r>
      <w:r w:rsidRPr="00462630">
        <w:rPr>
          <w:rFonts w:ascii="LAOFONT" w:hAnsi="LAOFONT"/>
          <w:sz w:val="28"/>
          <w:szCs w:val="28"/>
        </w:rPr>
        <w:t xml:space="preserve">0hkrtg9Qk7yf;jkritg9QkmelyjCmuj4nd8hvCD </w:t>
      </w:r>
      <w:proofErr w:type="spellStart"/>
      <w:r w:rsidRPr="00462630">
        <w:rPr>
          <w:rFonts w:ascii="LAOFONT" w:hAnsi="LAOFONT"/>
          <w:sz w:val="28"/>
          <w:szCs w:val="28"/>
        </w:rPr>
        <w:t>g,njv</w:t>
      </w:r>
      <w:proofErr w:type="spellEnd"/>
      <w:r w:rsidRPr="00462630">
        <w:rPr>
          <w:rFonts w:ascii="LAOFONT" w:hAnsi="LAOFONT"/>
          <w:sz w:val="28"/>
          <w:szCs w:val="28"/>
        </w:rPr>
        <w:t>]k;</w:t>
      </w:r>
      <w:r w:rsidR="003D44C7">
        <w:rPr>
          <w:rFonts w:ascii="LAOFONT" w:hAnsi="LAOFONT"/>
          <w:sz w:val="28"/>
          <w:szCs w:val="28"/>
        </w:rPr>
        <w:t xml:space="preserve"> ,uvkp5!&amp;xumjko</w:t>
      </w:r>
      <w:r w:rsidRPr="00462630">
        <w:rPr>
          <w:rFonts w:ascii="LAOFONT" w:hAnsi="LAOFONT"/>
          <w:sz w:val="28"/>
          <w:szCs w:val="28"/>
        </w:rPr>
        <w:t>lgxug9</w:t>
      </w:r>
      <w:r w:rsidR="003D44C7">
        <w:rPr>
          <w:rFonts w:ascii="LAOFONT" w:hAnsi="LAOFONT"/>
          <w:sz w:val="28"/>
          <w:szCs w:val="28"/>
        </w:rPr>
        <w:t>ao</w:t>
      </w:r>
      <w:r w:rsidRPr="00462630">
        <w:rPr>
          <w:rFonts w:ascii="LAOFONT" w:hAnsi="LAOFONT"/>
          <w:sz w:val="28"/>
          <w:szCs w:val="28"/>
        </w:rPr>
        <w:t>pv,Ia[I6hg4yCg]NvC0vC7;k,</w:t>
      </w:r>
      <w:r w:rsidR="003D44C7">
        <w:rPr>
          <w:rFonts w:ascii="LAOFONT" w:hAnsi="LAOFONT"/>
          <w:sz w:val="28"/>
          <w:szCs w:val="28"/>
        </w:rPr>
        <w:t>[k[1jkCg]yd-BCF</w:t>
      </w:r>
      <w:r w:rsidRPr="00462630">
        <w:rPr>
          <w:rFonts w:ascii="LAOFONT" w:hAnsi="LAOFONT"/>
          <w:sz w:val="28"/>
          <w:szCs w:val="28"/>
        </w:rPr>
        <w:t>lgxug9</w:t>
      </w:r>
      <w:r w:rsidR="003D44C7">
        <w:rPr>
          <w:rFonts w:ascii="LAOFONT" w:hAnsi="LAOFONT"/>
          <w:sz w:val="28"/>
          <w:szCs w:val="28"/>
        </w:rPr>
        <w:t>a</w:t>
      </w:r>
      <w:r w:rsidRPr="00462630">
        <w:rPr>
          <w:rFonts w:ascii="LAOFONT" w:hAnsi="LAOFONT"/>
          <w:sz w:val="28"/>
          <w:szCs w:val="28"/>
        </w:rPr>
        <w:t>ovt[kpg4yCg]NvCdPj;</w:t>
      </w:r>
      <w:r w:rsidR="003D44C7">
        <w:rPr>
          <w:rFonts w:ascii="LAOFONT" w:hAnsi="LAOFONT"/>
          <w:sz w:val="28"/>
          <w:szCs w:val="28"/>
        </w:rPr>
        <w:t xml:space="preserve"> </w:t>
      </w:r>
      <w:proofErr w:type="spellStart"/>
      <w:r w:rsidRPr="00462630">
        <w:rPr>
          <w:rFonts w:ascii="LAOFONT" w:hAnsi="LAOFONT"/>
          <w:sz w:val="28"/>
          <w:szCs w:val="28"/>
        </w:rPr>
        <w:t>da</w:t>
      </w:r>
      <w:proofErr w:type="spellEnd"/>
      <w:r w:rsidRPr="00462630">
        <w:rPr>
          <w:rFonts w:ascii="LAOFONT" w:hAnsi="LAOFONT"/>
          <w:sz w:val="28"/>
          <w:szCs w:val="28"/>
        </w:rPr>
        <w:t>[dko8njo8q;Ia[I6hg4yC7;k,[k[0vC]k;f;hp</w:t>
      </w:r>
      <w:r w:rsidR="003D44C7">
        <w:rPr>
          <w:rFonts w:ascii="LAOFONT" w:hAnsi="LAOFONT"/>
          <w:sz w:val="28"/>
          <w:szCs w:val="28"/>
        </w:rPr>
        <w:t>7egs]</w:t>
      </w:r>
      <w:proofErr w:type="spellStart"/>
      <w:r w:rsidR="003D44C7">
        <w:rPr>
          <w:rFonts w:ascii="LAOFONT" w:hAnsi="LAOFONT"/>
          <w:sz w:val="28"/>
          <w:szCs w:val="28"/>
        </w:rPr>
        <w:t>qjkoUG.omao.foAoF</w:t>
      </w:r>
      <w:proofErr w:type="spellEnd"/>
      <w:r w:rsidR="003D44C7">
        <w:rPr>
          <w:rFonts w:ascii="LAOFONT" w:hAnsi="LAOFONT"/>
          <w:sz w:val="28"/>
          <w:szCs w:val="28"/>
        </w:rPr>
        <w:t xml:space="preserve"> 0vhpwfhrq[da[3,g-F</w:t>
      </w:r>
      <w:r w:rsidR="00D91F2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.o,n0vC</w:t>
      </w:r>
      <w:r w:rsidR="003D44C7">
        <w:rPr>
          <w:rFonts w:ascii="LAOFONT" w:hAnsi="LAOFONT"/>
          <w:sz w:val="28"/>
          <w:szCs w:val="28"/>
        </w:rPr>
        <w:t xml:space="preserve"> </w:t>
      </w:r>
      <w:r w:rsidR="00D91F27">
        <w:rPr>
          <w:rFonts w:ascii="LAOFONT" w:hAnsi="LAOFONT"/>
          <w:sz w:val="28"/>
          <w:szCs w:val="28"/>
        </w:rPr>
        <w:t>]k;4nrit[aopaf0vCritg9Qk</w:t>
      </w:r>
      <w:r w:rsidRPr="00462630">
        <w:rPr>
          <w:rFonts w:ascii="LAOFONT" w:hAnsi="LAOFONT"/>
          <w:sz w:val="28"/>
          <w:szCs w:val="28"/>
        </w:rPr>
        <w:t>c]t7totmuj]k;g[ujC,kmuj0vhpgs,nvo;jk]k;de]aC-vdskvajo.fvajo</w:t>
      </w:r>
      <w:r w:rsidR="00D91F2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objC.o8q;0vC0vhpfh;pw2.o8k0vC</w:t>
      </w:r>
      <w:r w:rsidR="00D91F27">
        <w:rPr>
          <w:rFonts w:ascii="LAOFONT" w:hAnsi="LAOFONT"/>
          <w:sz w:val="28"/>
          <w:szCs w:val="28"/>
        </w:rPr>
        <w:t>]k;D]k;X[vd.sh0hvpvjko?.o7eg;Qk0vCritg9QkF</w:t>
      </w:r>
      <w:r w:rsidRPr="00462630">
        <w:rPr>
          <w:rFonts w:ascii="LAOFONT" w:hAnsi="LAOFONT"/>
          <w:sz w:val="28"/>
          <w:szCs w:val="28"/>
        </w:rPr>
        <w:t>rit[aopaf</w:t>
      </w:r>
      <w:r w:rsidR="00D91F2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ly[xtdko{c]tg;]kmuj0hvpvjkooAorit[aopafly[xtdko</w:t>
      </w:r>
      <w:r w:rsidR="00D91F27">
        <w:rPr>
          <w:rFonts w:ascii="LAOFONT" w:hAnsi="LAOFONT"/>
          <w:sz w:val="28"/>
          <w:szCs w:val="28"/>
        </w:rPr>
        <w:t>oAoI6hlbd;jk,ao]j;,8q;dao8=j;jk</w:t>
      </w:r>
      <w:r w:rsidRPr="00462630">
        <w:rPr>
          <w:rFonts w:ascii="LAOFONT" w:hAnsi="LAOFONT"/>
          <w:sz w:val="28"/>
          <w:szCs w:val="28"/>
        </w:rPr>
        <w:t>c]txtok,</w:t>
      </w:r>
      <w:r w:rsidR="00D91F2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lastRenderedPageBreak/>
        <w:t>0vhp8j=|hkritz6hgxaog9Qk</w:t>
      </w:r>
      <w:r w:rsidR="00D91F27">
        <w:rPr>
          <w:rFonts w:ascii="LAOFONT" w:hAnsi="LAOFONT"/>
          <w:sz w:val="28"/>
          <w:szCs w:val="28"/>
        </w:rPr>
        <w:t>vajo[=]yl5fD</w:t>
      </w:r>
      <w:r w:rsidRPr="00462630">
        <w:rPr>
          <w:rFonts w:ascii="LAOFONT" w:hAnsi="LAOFONT"/>
          <w:sz w:val="28"/>
          <w:szCs w:val="28"/>
        </w:rPr>
        <w:t>]k;I6h8q;]k;g</w:t>
      </w:r>
      <w:r w:rsidR="00D91F27">
        <w:rPr>
          <w:rFonts w:ascii="LAOFONT" w:hAnsi="LAOFONT"/>
          <w:sz w:val="28"/>
          <w:szCs w:val="28"/>
        </w:rPr>
        <w:t>xao7qo[k[.olkpritgof0vCritg9QkF</w:t>
      </w:r>
      <w:r w:rsidRPr="00462630">
        <w:rPr>
          <w:rFonts w:ascii="LAOFONT" w:hAnsi="LAOFONT"/>
          <w:sz w:val="28"/>
          <w:szCs w:val="28"/>
        </w:rPr>
        <w:t>[=j;jk]k;</w:t>
      </w:r>
      <w:r w:rsidR="00D91F27">
        <w:rPr>
          <w:rFonts w:ascii="LAOFONT" w:hAnsi="LAOFONT"/>
          <w:sz w:val="28"/>
          <w:szCs w:val="28"/>
        </w:rPr>
        <w:t xml:space="preserve"> 9tmefuxko.fF</w:t>
      </w:r>
      <w:r w:rsidRPr="00462630">
        <w:rPr>
          <w:rFonts w:ascii="LAOFONT" w:hAnsi="LAOFONT"/>
          <w:sz w:val="28"/>
          <w:szCs w:val="28"/>
        </w:rPr>
        <w:t>me[5ome</w:t>
      </w:r>
      <w:r w:rsidR="00D91F27">
        <w:rPr>
          <w:rFonts w:ascii="LAOFONT" w:hAnsi="LAOFONT"/>
          <w:sz w:val="28"/>
          <w:szCs w:val="28"/>
        </w:rPr>
        <w:t>mkogmqk.fd=j[=jlk,kf-vjp]k;wfh{</w:t>
      </w:r>
      <w:r w:rsidRPr="00462630">
        <w:rPr>
          <w:rFonts w:ascii="LAOFONT" w:hAnsi="LAOFONT"/>
          <w:sz w:val="28"/>
          <w:szCs w:val="28"/>
        </w:rPr>
        <w:t>o5j,lgxug9</w:t>
      </w:r>
      <w:r w:rsidR="00D91F27">
        <w:rPr>
          <w:rFonts w:ascii="LAOFONT" w:hAnsi="LAOFONT"/>
          <w:sz w:val="28"/>
          <w:szCs w:val="28"/>
        </w:rPr>
        <w:t>a</w:t>
      </w:r>
      <w:r w:rsidRPr="00462630">
        <w:rPr>
          <w:rFonts w:ascii="LAOFONT" w:hAnsi="LAOFONT"/>
          <w:sz w:val="28"/>
          <w:szCs w:val="28"/>
        </w:rPr>
        <w:t>owfhzjko.og;]k0vC7;k,m5dD ]k;-vdskm5d;ymumkCgrnjv1kd9t7nofu8=jritg9Qk</w:t>
      </w:r>
      <w:r w:rsidR="00D91F27">
        <w:rPr>
          <w:rFonts w:ascii="LAOFONT" w:hAnsi="LAOFONT"/>
          <w:sz w:val="28"/>
          <w:szCs w:val="28"/>
        </w:rPr>
        <w:t>f;hp7;k,rtpkpk,0vC]k;gvCF</w:t>
      </w:r>
      <w:r w:rsidRPr="00462630">
        <w:rPr>
          <w:rFonts w:ascii="LAOFONT" w:hAnsi="LAOFONT"/>
          <w:sz w:val="28"/>
          <w:szCs w:val="28"/>
        </w:rPr>
        <w:t>c8j7;k,</w:t>
      </w:r>
      <w:r w:rsidR="00D91F2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rtpkpk,maC\qf0vC]k;[=jl</w:t>
      </w:r>
      <w:r w:rsidR="00D91F27">
        <w:rPr>
          <w:rFonts w:ascii="LAOFONT" w:hAnsi="LAOFONT"/>
          <w:sz w:val="28"/>
          <w:szCs w:val="28"/>
        </w:rPr>
        <w:t>k,kfme.sh]k;7nofuda[ritg9QkwfhD.o-;jCoUc]tF</w:t>
      </w:r>
      <w:r w:rsidRPr="00462630">
        <w:rPr>
          <w:rFonts w:ascii="LAOFONT" w:hAnsi="LAOFONT"/>
          <w:sz w:val="28"/>
          <w:szCs w:val="28"/>
        </w:rPr>
        <w:t>]k;rvh,c]h;muj9t</w:t>
      </w:r>
      <w:r w:rsidR="00D91F27">
        <w:rPr>
          <w:rFonts w:ascii="LAOFONT" w:hAnsi="LAOFONT"/>
          <w:sz w:val="28"/>
          <w:szCs w:val="28"/>
        </w:rPr>
        <w:t xml:space="preserve"> </w:t>
      </w:r>
      <w:r w:rsidRPr="00462630">
        <w:rPr>
          <w:rFonts w:ascii="LAOFONT" w:hAnsi="LAOFONT"/>
          <w:sz w:val="28"/>
          <w:szCs w:val="28"/>
        </w:rPr>
        <w:t>g0Qkg4yC0Ao8vo7ACl5fmhkp0vCdkoxPjocxCD</w:t>
      </w:r>
    </w:p>
    <w:p w:rsidR="00D91F27" w:rsidRPr="00462630" w:rsidRDefault="00D91F27" w:rsidP="00D91F27">
      <w:pPr>
        <w:jc w:val="both"/>
        <w:rPr>
          <w:sz w:val="28"/>
          <w:szCs w:val="28"/>
        </w:rPr>
      </w:pPr>
    </w:p>
    <w:p w:rsidR="00FC45FF" w:rsidRPr="00FC45FF" w:rsidRDefault="00FC45FF" w:rsidP="00FC45FF">
      <w:pPr>
        <w:jc w:val="both"/>
        <w:rPr>
          <w:rFonts w:ascii="LAOFONT" w:hAnsi="LAOFONT"/>
          <w:b/>
          <w:bCs/>
          <w:sz w:val="28"/>
          <w:szCs w:val="28"/>
        </w:rPr>
      </w:pPr>
      <w:r w:rsidRPr="00FC45FF">
        <w:rPr>
          <w:b/>
          <w:bCs/>
          <w:sz w:val="28"/>
          <w:szCs w:val="28"/>
          <w:lang w:bidi="lo-LA"/>
        </w:rPr>
        <w:t>IV.</w:t>
      </w:r>
      <w:r w:rsidRPr="00FC45FF">
        <w:rPr>
          <w:rFonts w:ascii="LAOFONT" w:hAnsi="LAOFONT" w:cs="DokChampa"/>
          <w:b/>
          <w:bCs/>
          <w:sz w:val="28"/>
          <w:szCs w:val="28"/>
          <w:lang w:bidi="lo-LA"/>
        </w:rPr>
        <w:t xml:space="preserve">  </w:t>
      </w:r>
      <w:r w:rsidRPr="00FC45FF">
        <w:rPr>
          <w:rFonts w:ascii="LAOFONT" w:hAnsi="LAOFONT"/>
          <w:b/>
          <w:bCs/>
          <w:sz w:val="28"/>
          <w:szCs w:val="28"/>
        </w:rPr>
        <w:t xml:space="preserve">0Ao8vomulujF </w:t>
      </w:r>
      <w:proofErr w:type="spellStart"/>
      <w:r w:rsidRPr="00FC45FF">
        <w:rPr>
          <w:rFonts w:ascii="LAOFONT" w:hAnsi="LAOFONT"/>
          <w:b/>
          <w:bCs/>
          <w:sz w:val="28"/>
          <w:szCs w:val="28"/>
        </w:rPr>
        <w:t>mjko,ksk</w:t>
      </w:r>
      <w:proofErr w:type="spellEnd"/>
      <w:r w:rsidRPr="00FC45FF">
        <w:rPr>
          <w:rFonts w:ascii="LAOFONT" w:hAnsi="LAOFONT"/>
          <w:b/>
          <w:bCs/>
          <w:sz w:val="28"/>
          <w:szCs w:val="28"/>
        </w:rPr>
        <w:t xml:space="preserve"> ritg1-67iyf </w:t>
      </w:r>
      <w:proofErr w:type="spellStart"/>
      <w:r w:rsidRPr="00FC45FF">
        <w:rPr>
          <w:rFonts w:ascii="LAOFONT" w:hAnsi="LAOFONT"/>
          <w:b/>
          <w:bCs/>
          <w:sz w:val="28"/>
          <w:szCs w:val="28"/>
        </w:rPr>
        <w:t>rit</w:t>
      </w:r>
      <w:proofErr w:type="spellEnd"/>
      <w:r w:rsidRPr="00FC45FF">
        <w:rPr>
          <w:rFonts w:ascii="LAOFONT" w:hAnsi="LAOFONT"/>
          <w:b/>
          <w:bCs/>
          <w:sz w:val="28"/>
          <w:szCs w:val="28"/>
        </w:rPr>
        <w:t>[5f0vCritg9QkD</w:t>
      </w:r>
    </w:p>
    <w:p w:rsidR="00457F63" w:rsidRPr="00F75BC3" w:rsidRDefault="00457F63">
      <w:pPr>
        <w:pStyle w:val="BodyTextIndent2"/>
        <w:ind w:firstLine="0"/>
        <w:rPr>
          <w:b/>
          <w:sz w:val="24"/>
        </w:rPr>
      </w:pPr>
      <w:r w:rsidRPr="00F75BC3">
        <w:rPr>
          <w:b/>
          <w:sz w:val="24"/>
        </w:rPr>
        <w:t xml:space="preserve">  </w:t>
      </w:r>
    </w:p>
    <w:p w:rsidR="00FC45FF" w:rsidRPr="00FC45FF" w:rsidRDefault="00FC45FF" w:rsidP="00FC45FF">
      <w:pPr>
        <w:jc w:val="both"/>
        <w:rPr>
          <w:rFonts w:ascii="LAOFONT" w:hAnsi="LAOFONT"/>
          <w:sz w:val="28"/>
          <w:szCs w:val="28"/>
        </w:rPr>
      </w:pPr>
      <w:r w:rsidRPr="00FC45FF">
        <w:rPr>
          <w:rFonts w:ascii="LAOFONT" w:hAnsi="LAOFONT"/>
          <w:sz w:val="28"/>
          <w:szCs w:val="28"/>
        </w:rPr>
        <w:t>g,njvg;]k</w:t>
      </w:r>
      <w:r>
        <w:rPr>
          <w:rFonts w:ascii="LAOFONT" w:hAnsi="LAOFONT"/>
          <w:sz w:val="28"/>
          <w:szCs w:val="28"/>
        </w:rPr>
        <w:t>mjko</w:t>
      </w:r>
      <w:r w:rsidRPr="00FC45FF">
        <w:rPr>
          <w:rFonts w:ascii="LAOFONT" w:hAnsi="LAOFONT"/>
          <w:sz w:val="28"/>
          <w:szCs w:val="28"/>
        </w:rPr>
        <w:t>lgxug9</w:t>
      </w:r>
      <w:r>
        <w:rPr>
          <w:rFonts w:ascii="LAOFONT" w:hAnsi="LAOFONT"/>
          <w:sz w:val="28"/>
          <w:szCs w:val="28"/>
        </w:rPr>
        <w:t>a</w:t>
      </w:r>
      <w:r w:rsidRPr="00FC45FF">
        <w:rPr>
          <w:rFonts w:ascii="LAOFONT" w:hAnsi="LAOFONT"/>
          <w:sz w:val="28"/>
          <w:szCs w:val="28"/>
        </w:rPr>
        <w:t>ode]aC,udkoxPjocxC9kd7;k,[k[</w:t>
      </w:r>
      <w:r>
        <w:rPr>
          <w:rFonts w:ascii="LAOFONT" w:hAnsi="LAOFONT"/>
          <w:sz w:val="28"/>
          <w:szCs w:val="28"/>
        </w:rPr>
        <w:t>oAoF</w:t>
      </w:r>
      <w:r w:rsidRPr="00FC45FF">
        <w:rPr>
          <w:rFonts w:ascii="LAOFONT" w:hAnsi="LAOFONT"/>
          <w:sz w:val="28"/>
          <w:szCs w:val="28"/>
        </w:rPr>
        <w:t>mevyf]k;[=j1kd9tg-njvg]up;jk]k;</w:t>
      </w:r>
      <w:r>
        <w:rPr>
          <w:rFonts w:ascii="LAOFONT" w:hAnsi="LAOFONT"/>
          <w:sz w:val="28"/>
          <w:szCs w:val="28"/>
        </w:rPr>
        <w:t xml:space="preserve"> </w:t>
      </w:r>
      <w:proofErr w:type="spellStart"/>
      <w:r w:rsidRPr="00FC45FF">
        <w:rPr>
          <w:rFonts w:ascii="LAOFONT" w:hAnsi="LAOFONT"/>
          <w:sz w:val="28"/>
          <w:szCs w:val="28"/>
        </w:rPr>
        <w:t>lk,kfrq</w:t>
      </w:r>
      <w:proofErr w:type="spellEnd"/>
      <w:r w:rsidRPr="00FC45FF">
        <w:rPr>
          <w:rFonts w:ascii="LAOFONT" w:hAnsi="LAOFONT"/>
          <w:sz w:val="28"/>
          <w:szCs w:val="28"/>
        </w:rPr>
        <w:t>[7;k,]</w:t>
      </w:r>
      <w:proofErr w:type="spellStart"/>
      <w:r w:rsidRPr="00FC45FF">
        <w:rPr>
          <w:rFonts w:ascii="LAOFONT" w:hAnsi="LAOFONT"/>
          <w:sz w:val="28"/>
          <w:szCs w:val="28"/>
        </w:rPr>
        <w:t>vfrQowf</w:t>
      </w:r>
      <w:r>
        <w:rPr>
          <w:rFonts w:ascii="LAOFONT" w:hAnsi="LAOFONT"/>
          <w:sz w:val="28"/>
          <w:szCs w:val="28"/>
        </w:rPr>
        <w:t>F</w:t>
      </w:r>
      <w:r w:rsidRPr="00FC45FF">
        <w:rPr>
          <w:rFonts w:ascii="LAOFONT" w:hAnsi="LAOFONT"/>
          <w:sz w:val="28"/>
          <w:szCs w:val="28"/>
        </w:rPr>
        <w:t>h</w:t>
      </w:r>
      <w:proofErr w:type="spellEnd"/>
      <w:r>
        <w:rPr>
          <w:rFonts w:ascii="LAOFONT" w:hAnsi="LAOFONT"/>
          <w:sz w:val="28"/>
          <w:szCs w:val="28"/>
        </w:rPr>
        <w:t xml:space="preserve"> </w:t>
      </w:r>
      <w:r w:rsidRPr="00FC45FF">
        <w:rPr>
          <w:rFonts w:ascii="LAOFONT" w:hAnsi="LAOFONT"/>
          <w:sz w:val="28"/>
          <w:szCs w:val="28"/>
        </w:rPr>
        <w:t>r=rPCc8jg-njv.ovqCritg1-67iyfF ]k;;</w:t>
      </w:r>
      <w:proofErr w:type="spellStart"/>
      <w:r w:rsidRPr="00FC45FF">
        <w:rPr>
          <w:rFonts w:ascii="LAOFONT" w:hAnsi="LAOFONT"/>
          <w:sz w:val="28"/>
          <w:szCs w:val="28"/>
        </w:rPr>
        <w:t>jkG</w:t>
      </w:r>
      <w:proofErr w:type="spellEnd"/>
    </w:p>
    <w:p w:rsidR="00457F63" w:rsidRPr="00F75BC3" w:rsidRDefault="00457F63">
      <w:pPr>
        <w:pStyle w:val="BodyTextIndent2"/>
        <w:rPr>
          <w:sz w:val="16"/>
          <w:szCs w:val="16"/>
        </w:rPr>
      </w:pPr>
    </w:p>
    <w:p w:rsidR="006460BC" w:rsidRPr="006460BC" w:rsidRDefault="006460BC" w:rsidP="006460BC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</w:rPr>
        <w:t xml:space="preserve">              </w:t>
      </w:r>
      <w:r>
        <w:rPr>
          <w:rFonts w:ascii="LAOFONT" w:hAnsi="LAOFONT"/>
          <w:sz w:val="28"/>
          <w:szCs w:val="28"/>
        </w:rPr>
        <w:t>djvomuj0vhp,kskritg1-6F</w:t>
      </w:r>
      <w:r w:rsidRPr="006460BC">
        <w:rPr>
          <w:rFonts w:ascii="LAOFONT" w:hAnsi="LAOFONT"/>
          <w:sz w:val="28"/>
          <w:szCs w:val="28"/>
        </w:rPr>
        <w:t>0vhpwfhg;Qkda[8q;gvC;jkF &lt;,aogxaowfh1jkC.f;jkF 4hk0vhp,kg-njv.o</w:t>
      </w:r>
    </w:p>
    <w:p w:rsidR="006460BC" w:rsidRPr="006460BC" w:rsidRDefault="006460BC" w:rsidP="006460BC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ritg1-67iyfF</w:t>
      </w:r>
      <w:r w:rsidRPr="006460BC">
        <w:rPr>
          <w:rFonts w:ascii="LAOFONT" w:hAnsi="LAOFONT"/>
          <w:sz w:val="28"/>
          <w:szCs w:val="28"/>
        </w:rPr>
        <w:t>.olrk[muj0vhpgxao16jF 0vhp0twfhIa[7;k,]</w:t>
      </w:r>
      <w:proofErr w:type="spellStart"/>
      <w:r w:rsidRPr="006460BC">
        <w:rPr>
          <w:rFonts w:ascii="LAOFONT" w:hAnsi="LAOFONT"/>
          <w:sz w:val="28"/>
          <w:szCs w:val="28"/>
        </w:rPr>
        <w:t>vfK</w:t>
      </w:r>
      <w:proofErr w:type="spellEnd"/>
      <w:r w:rsidRPr="006460BC">
        <w:rPr>
          <w:rFonts w:ascii="LAOFONT" w:hAnsi="LAOFONT"/>
          <w:sz w:val="28"/>
          <w:szCs w:val="28"/>
        </w:rPr>
        <w:t xml:space="preserve"> 0vhp9twfhleraf1jkC.f1jkCobjCF</w:t>
      </w:r>
    </w:p>
    <w:p w:rsidR="006460BC" w:rsidRPr="006460BC" w:rsidRDefault="006460BC" w:rsidP="006460BC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</w:t>
      </w:r>
      <w:r w:rsidRPr="006460BC">
        <w:rPr>
          <w:rFonts w:ascii="LAOFONT" w:hAnsi="LAOFONT"/>
          <w:sz w:val="28"/>
          <w:szCs w:val="28"/>
        </w:rPr>
        <w:t xml:space="preserve">0vhp9t8hvCme1kjC.f1jkCobjCD &lt; </w:t>
      </w:r>
    </w:p>
    <w:p w:rsidR="00457F63" w:rsidRPr="00F75BC3" w:rsidRDefault="00457F63">
      <w:pPr>
        <w:pStyle w:val="BodyTextIndent2"/>
        <w:rPr>
          <w:sz w:val="16"/>
          <w:szCs w:val="16"/>
        </w:rPr>
      </w:pPr>
    </w:p>
    <w:p w:rsidR="00077C71" w:rsidRDefault="00077C71" w:rsidP="00077C71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>c8j]k;[=j,u7;k,I6hlbdspaCg]</w:t>
      </w:r>
      <w:proofErr w:type="spellStart"/>
      <w:r>
        <w:rPr>
          <w:rFonts w:ascii="LAOFONT" w:hAnsi="LAOFONT"/>
          <w:sz w:val="28"/>
          <w:szCs w:val="28"/>
        </w:rPr>
        <w:t>up</w:t>
      </w:r>
      <w:r w:rsidRPr="00077C71">
        <w:rPr>
          <w:rFonts w:ascii="LAOFONT" w:hAnsi="LAOFONT"/>
          <w:sz w:val="28"/>
          <w:szCs w:val="28"/>
        </w:rPr>
        <w:t>c</w:t>
      </w:r>
      <w:proofErr w:type="spellEnd"/>
      <w:r w:rsidRPr="00077C71">
        <w:rPr>
          <w:rFonts w:ascii="LAOFONT" w:hAnsi="LAOFONT"/>
          <w:sz w:val="28"/>
          <w:szCs w:val="28"/>
        </w:rPr>
        <w:t>]t]</w:t>
      </w:r>
      <w:proofErr w:type="spellStart"/>
      <w:r w:rsidRPr="00077C71">
        <w:rPr>
          <w:rFonts w:ascii="LAOFONT" w:hAnsi="LAOFONT"/>
          <w:sz w:val="28"/>
          <w:szCs w:val="28"/>
        </w:rPr>
        <w:t>k;d</w:t>
      </w:r>
      <w:proofErr w:type="spellEnd"/>
      <w:r w:rsidRPr="00077C71">
        <w:rPr>
          <w:rFonts w:ascii="LAOFONT" w:hAnsi="LAOFONT"/>
          <w:sz w:val="28"/>
          <w:szCs w:val="28"/>
        </w:rPr>
        <w:t>=j[=</w:t>
      </w:r>
      <w:proofErr w:type="spellStart"/>
      <w:r w:rsidRPr="00077C71">
        <w:rPr>
          <w:rFonts w:ascii="LAOFONT" w:hAnsi="LAOFONT"/>
          <w:sz w:val="28"/>
          <w:szCs w:val="28"/>
        </w:rPr>
        <w:t>jlk,kfmec,jospaC</w:t>
      </w:r>
      <w:r>
        <w:rPr>
          <w:rFonts w:ascii="LAOFONT" w:hAnsi="LAOFONT"/>
          <w:sz w:val="28"/>
          <w:szCs w:val="28"/>
        </w:rPr>
        <w:t>wfhg</w:t>
      </w:r>
      <w:proofErr w:type="spellEnd"/>
      <w:r>
        <w:rPr>
          <w:rFonts w:ascii="LAOFONT" w:hAnsi="LAOFONT"/>
          <w:sz w:val="28"/>
          <w:szCs w:val="28"/>
        </w:rPr>
        <w:t>]</w:t>
      </w:r>
      <w:proofErr w:type="spellStart"/>
      <w:r>
        <w:rPr>
          <w:rFonts w:ascii="LAOFONT" w:hAnsi="LAOFONT"/>
          <w:sz w:val="28"/>
          <w:szCs w:val="28"/>
        </w:rPr>
        <w:t>upK</w:t>
      </w:r>
      <w:proofErr w:type="spellEnd"/>
      <w:r>
        <w:rPr>
          <w:rFonts w:ascii="LAOFONT" w:hAnsi="LAOFONT"/>
          <w:sz w:val="28"/>
          <w:szCs w:val="28"/>
        </w:rPr>
        <w:t xml:space="preserve"> ]k;,u7;k,gxaom5d</w:t>
      </w:r>
    </w:p>
    <w:p w:rsidR="00077C71" w:rsidRPr="00077C71" w:rsidRDefault="00077C71" w:rsidP="00077C71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>fu</w:t>
      </w:r>
      <w:r w:rsidRPr="006460BC">
        <w:rPr>
          <w:rFonts w:ascii="LAOFONT" w:hAnsi="LAOFONT"/>
          <w:sz w:val="28"/>
          <w:szCs w:val="28"/>
        </w:rPr>
        <w:t>K</w:t>
      </w:r>
      <w:r>
        <w:rPr>
          <w:rFonts w:ascii="LAOFONT" w:hAnsi="LAOFONT"/>
          <w:sz w:val="28"/>
          <w:szCs w:val="28"/>
        </w:rPr>
        <w:t>F</w:t>
      </w:r>
      <w:r w:rsidRPr="00077C71">
        <w:rPr>
          <w:rFonts w:ascii="LAOFONT" w:hAnsi="LAOFONT"/>
          <w:sz w:val="28"/>
          <w:szCs w:val="28"/>
        </w:rPr>
        <w:t>oAo7ndkooeg</w:t>
      </w:r>
      <w:r>
        <w:rPr>
          <w:rFonts w:ascii="LAOFONT" w:hAnsi="LAOFONT"/>
          <w:sz w:val="28"/>
          <w:szCs w:val="28"/>
        </w:rPr>
        <w:t>vqk[5d0t]t9yf.97qovvd,k9kd8q;g9qk</w:t>
      </w:r>
      <w:r w:rsidRPr="00077C71">
        <w:rPr>
          <w:rFonts w:ascii="LAOFONT" w:hAnsi="LAOFONT"/>
          <w:sz w:val="28"/>
          <w:szCs w:val="28"/>
        </w:rPr>
        <w:t>gvCg0Qk</w:t>
      </w:r>
      <w:r>
        <w:rPr>
          <w:rFonts w:ascii="LAOFONT" w:hAnsi="LAOFONT"/>
          <w:sz w:val="28"/>
          <w:szCs w:val="28"/>
        </w:rPr>
        <w:t>-j6ritg1-6F</w:t>
      </w:r>
      <w:r w:rsidRPr="00077C71">
        <w:rPr>
          <w:rFonts w:ascii="LAOFONT" w:hAnsi="LAOFONT"/>
          <w:sz w:val="28"/>
          <w:szCs w:val="28"/>
        </w:rPr>
        <w:t>rit[5f0vCritg9QkK      lgxug9a</w:t>
      </w:r>
      <w:r>
        <w:rPr>
          <w:rFonts w:ascii="LAOFONT" w:hAnsi="LAOFONT"/>
          <w:sz w:val="28"/>
          <w:szCs w:val="28"/>
        </w:rPr>
        <w:t>o gfuorjkortp5lt3owxpa’</w:t>
      </w:r>
      <w:r w:rsidRPr="00077C71">
        <w:rPr>
          <w:rFonts w:ascii="LAOFONT" w:hAnsi="LAOFONT"/>
          <w:sz w:val="28"/>
          <w:szCs w:val="28"/>
        </w:rPr>
        <w:t>3[</w:t>
      </w:r>
      <w:proofErr w:type="spellStart"/>
      <w:r w:rsidRPr="00077C71">
        <w:rPr>
          <w:rFonts w:ascii="LAOFONT" w:hAnsi="LAOFONT"/>
          <w:sz w:val="28"/>
          <w:szCs w:val="28"/>
        </w:rPr>
        <w:t>fovhpMD</w:t>
      </w:r>
      <w:proofErr w:type="spellEnd"/>
      <w:r w:rsidRPr="00077C71">
        <w:rPr>
          <w:rFonts w:ascii="LAOFONT" w:hAnsi="LAOFONT"/>
          <w:sz w:val="28"/>
          <w:szCs w:val="28"/>
        </w:rPr>
        <w:t xml:space="preserve"> ,urPCc8j7qo</w:t>
      </w:r>
    </w:p>
    <w:p w:rsidR="00077C71" w:rsidRPr="00077C71" w:rsidRDefault="00077C71" w:rsidP="00077C71">
      <w:pPr>
        <w:jc w:val="both"/>
        <w:rPr>
          <w:rFonts w:ascii="LAOFONT" w:hAnsi="LAOFONT"/>
          <w:sz w:val="28"/>
          <w:szCs w:val="28"/>
        </w:rPr>
      </w:pPr>
      <w:r w:rsidRPr="00077C71">
        <w:rPr>
          <w:rFonts w:ascii="LAOFONT" w:hAnsi="LAOFONT"/>
          <w:sz w:val="28"/>
          <w:szCs w:val="28"/>
        </w:rPr>
        <w:t>ovhp</w:t>
      </w:r>
      <w:r>
        <w:rPr>
          <w:rFonts w:ascii="LAOFONT" w:hAnsi="LAOFONT"/>
          <w:sz w:val="28"/>
          <w:szCs w:val="28"/>
        </w:rPr>
        <w:t>fP;</w:t>
      </w:r>
      <w:r w:rsidRPr="00077C71">
        <w:rPr>
          <w:rFonts w:ascii="LAOFONT" w:hAnsi="LAOFONT"/>
          <w:sz w:val="28"/>
          <w:szCs w:val="28"/>
        </w:rPr>
        <w:t>16jmujoAoD c,joc8jlyfpkry[</w:t>
      </w:r>
      <w:proofErr w:type="spellStart"/>
      <w:r w:rsidRPr="00077C71">
        <w:rPr>
          <w:rFonts w:ascii="LAOFONT" w:hAnsi="LAOFONT"/>
          <w:sz w:val="28"/>
          <w:szCs w:val="28"/>
        </w:rPr>
        <w:t>kod</w:t>
      </w:r>
      <w:proofErr w:type="spellEnd"/>
      <w:r w:rsidRPr="00077C71">
        <w:rPr>
          <w:rFonts w:ascii="LAOFONT" w:hAnsi="LAOFONT"/>
          <w:sz w:val="28"/>
          <w:szCs w:val="28"/>
        </w:rPr>
        <w:t>=j[=j1j6pvho</w:t>
      </w:r>
      <w:r w:rsidR="00560FF1">
        <w:rPr>
          <w:rFonts w:ascii="LAOFONT" w:hAnsi="LAOFONT"/>
          <w:sz w:val="28"/>
          <w:szCs w:val="28"/>
        </w:rPr>
        <w:t>;jkrtp5,kcICD ,</w:t>
      </w:r>
      <w:r w:rsidRPr="00077C71">
        <w:rPr>
          <w:rFonts w:ascii="LAOFONT" w:hAnsi="LAOFONT"/>
          <w:sz w:val="28"/>
          <w:szCs w:val="28"/>
        </w:rPr>
        <w:t>uz6h-kpzv,M8q;ovhpM]5d0Nogmlt</w:t>
      </w:r>
    </w:p>
    <w:p w:rsidR="00077C71" w:rsidRPr="00077C71" w:rsidRDefault="00077C71" w:rsidP="00077C71">
      <w:pPr>
        <w:jc w:val="both"/>
        <w:rPr>
          <w:rFonts w:ascii="LAOFONT" w:hAnsi="LAOFONT"/>
          <w:sz w:val="28"/>
          <w:szCs w:val="28"/>
        </w:rPr>
      </w:pPr>
      <w:r w:rsidRPr="00077C71">
        <w:rPr>
          <w:rFonts w:ascii="LAOFONT" w:hAnsi="LAOFONT"/>
          <w:sz w:val="28"/>
          <w:szCs w:val="28"/>
        </w:rPr>
        <w:t>ok1jkCdtmaosaoD -kpz6hoUg;Qk1jkCc9hCM;jk &lt;.</w:t>
      </w:r>
      <w:proofErr w:type="spellStart"/>
      <w:r w:rsidRPr="00077C71">
        <w:rPr>
          <w:rFonts w:ascii="LAOFONT" w:hAnsi="LAOFONT"/>
          <w:sz w:val="28"/>
          <w:szCs w:val="28"/>
        </w:rPr>
        <w:t>shs</w:t>
      </w:r>
      <w:proofErr w:type="spellEnd"/>
      <w:r w:rsidRPr="00077C71">
        <w:rPr>
          <w:rFonts w:ascii="LAOFONT" w:hAnsi="LAOFONT"/>
          <w:sz w:val="28"/>
          <w:szCs w:val="28"/>
        </w:rPr>
        <w:t>]</w:t>
      </w:r>
      <w:proofErr w:type="spellStart"/>
      <w:r w:rsidRPr="00077C71">
        <w:rPr>
          <w:rFonts w:ascii="LAOFONT" w:hAnsi="LAOFONT"/>
          <w:sz w:val="28"/>
          <w:szCs w:val="28"/>
        </w:rPr>
        <w:t>P;g</w:t>
      </w:r>
      <w:proofErr w:type="spellEnd"/>
      <w:r w:rsidRPr="00077C71">
        <w:rPr>
          <w:rFonts w:ascii="LAOFONT" w:hAnsi="LAOFONT"/>
          <w:sz w:val="28"/>
          <w:szCs w:val="28"/>
        </w:rPr>
        <w:t>[ujCritg1-6&lt; l5fmhkpF s]aC9kd7;k,</w:t>
      </w:r>
    </w:p>
    <w:p w:rsidR="00077C71" w:rsidRPr="00077C71" w:rsidRDefault="00077C71" w:rsidP="00077C71">
      <w:pPr>
        <w:jc w:val="both"/>
        <w:rPr>
          <w:rFonts w:ascii="LAOFONT" w:hAnsi="LAOFONT"/>
          <w:sz w:val="28"/>
          <w:szCs w:val="28"/>
        </w:rPr>
      </w:pPr>
      <w:r w:rsidRPr="00077C71">
        <w:rPr>
          <w:rFonts w:ascii="LAOFONT" w:hAnsi="LAOFONT"/>
          <w:sz w:val="28"/>
          <w:szCs w:val="28"/>
        </w:rPr>
        <w:t>sph5Cpkdla[</w:t>
      </w:r>
      <w:proofErr w:type="spellStart"/>
      <w:r w:rsidRPr="00077C71">
        <w:rPr>
          <w:rFonts w:ascii="LAOFONT" w:hAnsi="LAOFONT"/>
          <w:sz w:val="28"/>
          <w:szCs w:val="28"/>
        </w:rPr>
        <w:t>lqo</w:t>
      </w:r>
      <w:proofErr w:type="spellEnd"/>
      <w:r w:rsidRPr="00077C71">
        <w:rPr>
          <w:rFonts w:ascii="LAOFONT" w:hAnsi="LAOFONT"/>
          <w:sz w:val="28"/>
          <w:szCs w:val="28"/>
        </w:rPr>
        <w:t xml:space="preserve"> c]t7;k,;5ho;kp0vCo5j,ovhplgxug9</w:t>
      </w:r>
      <w:r w:rsidR="00560FF1">
        <w:rPr>
          <w:rFonts w:ascii="LAOFONT" w:hAnsi="LAOFONT"/>
          <w:sz w:val="28"/>
          <w:szCs w:val="28"/>
        </w:rPr>
        <w:t>a</w:t>
      </w:r>
      <w:r w:rsidRPr="00077C71">
        <w:rPr>
          <w:rFonts w:ascii="LAOFONT" w:hAnsi="LAOFONT"/>
          <w:sz w:val="28"/>
          <w:szCs w:val="28"/>
        </w:rPr>
        <w:t>o,u16joAo{ ]k;wfh,5hC9yf,h5C.90vC]</w:t>
      </w:r>
      <w:proofErr w:type="spellStart"/>
      <w:r w:rsidRPr="00077C71">
        <w:rPr>
          <w:rFonts w:ascii="LAOFONT" w:hAnsi="LAOFONT"/>
          <w:sz w:val="28"/>
          <w:szCs w:val="28"/>
        </w:rPr>
        <w:t>k;g</w:t>
      </w:r>
      <w:proofErr w:type="spellEnd"/>
      <w:r w:rsidRPr="00077C71">
        <w:rPr>
          <w:rFonts w:ascii="LAOFONT" w:hAnsi="LAOFONT"/>
          <w:sz w:val="28"/>
          <w:szCs w:val="28"/>
        </w:rPr>
        <w:t>[</w:t>
      </w:r>
      <w:proofErr w:type="spellStart"/>
      <w:r w:rsidRPr="00077C71">
        <w:rPr>
          <w:rFonts w:ascii="LAOFONT" w:hAnsi="LAOFONT"/>
          <w:sz w:val="28"/>
          <w:szCs w:val="28"/>
        </w:rPr>
        <w:t>yjC</w:t>
      </w:r>
      <w:proofErr w:type="spellEnd"/>
    </w:p>
    <w:p w:rsidR="00077C71" w:rsidRPr="00077C71" w:rsidRDefault="00077C71" w:rsidP="00077C71">
      <w:pPr>
        <w:jc w:val="both"/>
        <w:rPr>
          <w:rFonts w:ascii="LAOFONT" w:hAnsi="LAOFONT"/>
          <w:sz w:val="28"/>
          <w:szCs w:val="28"/>
        </w:rPr>
      </w:pPr>
      <w:r w:rsidRPr="00077C71">
        <w:rPr>
          <w:rFonts w:ascii="LAOFONT" w:hAnsi="LAOFONT"/>
          <w:sz w:val="28"/>
          <w:szCs w:val="28"/>
        </w:rPr>
        <w:t>ritg1-67iyffh;p7;k,g-njvc]tw;h;kC.9gxao7ACc]d.o-u;yf0vC]k;K</w:t>
      </w:r>
      <w:r w:rsidR="00560FF1">
        <w:rPr>
          <w:rFonts w:ascii="LAOFONT" w:hAnsi="LAOFONT"/>
          <w:sz w:val="28"/>
          <w:szCs w:val="28"/>
        </w:rPr>
        <w:t>F</w:t>
      </w:r>
      <w:r w:rsidRPr="00077C71">
        <w:rPr>
          <w:rFonts w:ascii="LAOFONT" w:hAnsi="LAOFONT"/>
          <w:sz w:val="28"/>
          <w:szCs w:val="28"/>
        </w:rPr>
        <w:t>lgxug9</w:t>
      </w:r>
      <w:r w:rsidR="00560FF1">
        <w:rPr>
          <w:rFonts w:ascii="LAOFONT" w:hAnsi="LAOFONT"/>
          <w:sz w:val="28"/>
          <w:szCs w:val="28"/>
        </w:rPr>
        <w:t>aowfhg;Qk;jk</w:t>
      </w:r>
      <w:r w:rsidRPr="00077C71">
        <w:rPr>
          <w:rFonts w:ascii="LAOFONT" w:hAnsi="LAOFONT"/>
          <w:sz w:val="28"/>
          <w:szCs w:val="28"/>
        </w:rPr>
        <w:t>&lt; 0hkrtg9Qkwfh]a[7;k,]</w:t>
      </w:r>
      <w:proofErr w:type="spellStart"/>
      <w:r w:rsidRPr="00077C71">
        <w:rPr>
          <w:rFonts w:ascii="LAOFONT" w:hAnsi="LAOFONT"/>
          <w:sz w:val="28"/>
          <w:szCs w:val="28"/>
        </w:rPr>
        <w:t>vff;hpg</w:t>
      </w:r>
      <w:proofErr w:type="spellEnd"/>
      <w:r w:rsidRPr="00077C71">
        <w:rPr>
          <w:rFonts w:ascii="LAOFONT" w:hAnsi="LAOFONT"/>
          <w:sz w:val="28"/>
          <w:szCs w:val="28"/>
        </w:rPr>
        <w:t>]nvf0vCritg1-6  0vhp1kd9tg8Ao]t[ewx8k,4oqosqomkC</w:t>
      </w:r>
      <w:r w:rsidR="00560FF1">
        <w:rPr>
          <w:rFonts w:ascii="LAOFONT" w:hAnsi="LAOFONT"/>
          <w:sz w:val="28"/>
          <w:szCs w:val="28"/>
        </w:rPr>
        <w:t>-j;’</w:t>
      </w:r>
    </w:p>
    <w:p w:rsidR="00077C71" w:rsidRPr="00077C71" w:rsidRDefault="00077C71" w:rsidP="00077C71">
      <w:pPr>
        <w:jc w:val="both"/>
        <w:rPr>
          <w:rFonts w:ascii="LAOFONT" w:hAnsi="LAOFONT"/>
          <w:sz w:val="28"/>
          <w:szCs w:val="28"/>
        </w:rPr>
      </w:pPr>
      <w:proofErr w:type="spellStart"/>
      <w:r w:rsidRPr="00077C71">
        <w:rPr>
          <w:rFonts w:ascii="LAOFONT" w:hAnsi="LAOFONT"/>
          <w:sz w:val="28"/>
          <w:szCs w:val="28"/>
        </w:rPr>
        <w:t>da</w:t>
      </w:r>
      <w:proofErr w:type="spellEnd"/>
      <w:r w:rsidRPr="00077C71">
        <w:rPr>
          <w:rFonts w:ascii="LAOFONT" w:hAnsi="LAOFONT"/>
          <w:sz w:val="28"/>
          <w:szCs w:val="28"/>
        </w:rPr>
        <w:t>[[</w:t>
      </w:r>
      <w:proofErr w:type="spellStart"/>
      <w:r w:rsidRPr="00077C71">
        <w:rPr>
          <w:rFonts w:ascii="LAOFONT" w:hAnsi="LAOFONT"/>
          <w:sz w:val="28"/>
          <w:szCs w:val="28"/>
        </w:rPr>
        <w:t>khoK</w:t>
      </w:r>
      <w:proofErr w:type="spellEnd"/>
      <w:r w:rsidRPr="00077C71">
        <w:rPr>
          <w:rFonts w:ascii="LAOFONT" w:hAnsi="LAOFONT"/>
          <w:sz w:val="28"/>
          <w:szCs w:val="28"/>
        </w:rPr>
        <w:t>&lt;   ]</w:t>
      </w:r>
      <w:proofErr w:type="spellStart"/>
      <w:r w:rsidRPr="00077C71">
        <w:rPr>
          <w:rFonts w:ascii="LAOFONT" w:hAnsi="LAOFONT"/>
          <w:sz w:val="28"/>
          <w:szCs w:val="28"/>
        </w:rPr>
        <w:t>k;wfhg</w:t>
      </w:r>
      <w:proofErr w:type="spellEnd"/>
      <w:r w:rsidRPr="00077C71">
        <w:rPr>
          <w:rFonts w:ascii="LAOFONT" w:hAnsi="LAOFONT"/>
          <w:sz w:val="28"/>
          <w:szCs w:val="28"/>
        </w:rPr>
        <w:t>[yjCritg1-6K  ]k;rPCc8jg0Qk,kskritg1-6K ,aogxao;umumujCjkpmujl5f c]</w:t>
      </w:r>
      <w:proofErr w:type="spellStart"/>
      <w:r w:rsidRPr="00077C71">
        <w:rPr>
          <w:rFonts w:ascii="LAOFONT" w:hAnsi="LAOFONT"/>
          <w:sz w:val="28"/>
          <w:szCs w:val="28"/>
        </w:rPr>
        <w:t>t,aogxao</w:t>
      </w:r>
      <w:proofErr w:type="spellEnd"/>
    </w:p>
    <w:p w:rsidR="00077C71" w:rsidRPr="00077C71" w:rsidRDefault="00077C71" w:rsidP="00077C71">
      <w:pPr>
        <w:jc w:val="both"/>
        <w:rPr>
          <w:rFonts w:ascii="LAOFONT" w:hAnsi="LAOFONT"/>
          <w:sz w:val="28"/>
          <w:szCs w:val="28"/>
        </w:rPr>
      </w:pPr>
      <w:proofErr w:type="spellStart"/>
      <w:r w:rsidRPr="00077C71">
        <w:rPr>
          <w:rFonts w:ascii="LAOFONT" w:hAnsi="LAOFONT"/>
          <w:sz w:val="28"/>
          <w:szCs w:val="28"/>
        </w:rPr>
        <w:t>xtlq</w:t>
      </w:r>
      <w:proofErr w:type="spellEnd"/>
      <w:r w:rsidRPr="00077C71">
        <w:rPr>
          <w:rFonts w:ascii="LAOFONT" w:hAnsi="LAOFONT"/>
          <w:sz w:val="28"/>
          <w:szCs w:val="28"/>
        </w:rPr>
        <w:t>[</w:t>
      </w:r>
      <w:proofErr w:type="spellStart"/>
      <w:r w:rsidRPr="00077C71">
        <w:rPr>
          <w:rFonts w:ascii="LAOFONT" w:hAnsi="LAOFONT"/>
          <w:sz w:val="28"/>
          <w:szCs w:val="28"/>
        </w:rPr>
        <w:t>dkovajo</w:t>
      </w:r>
      <w:proofErr w:type="spellEnd"/>
      <w:r w:rsidRPr="00077C71">
        <w:rPr>
          <w:rFonts w:ascii="LAOFONT" w:hAnsi="LAOFONT"/>
          <w:sz w:val="28"/>
          <w:szCs w:val="28"/>
        </w:rPr>
        <w:t>]bd-BCmujl5fmuj,to5flk,kf9trq[</w:t>
      </w:r>
      <w:proofErr w:type="spellStart"/>
      <w:r w:rsidRPr="00077C71">
        <w:rPr>
          <w:rFonts w:ascii="LAOFONT" w:hAnsi="LAOFONT"/>
          <w:sz w:val="28"/>
          <w:szCs w:val="28"/>
        </w:rPr>
        <w:t>wfhD</w:t>
      </w:r>
      <w:proofErr w:type="spellEnd"/>
      <w:r w:rsidR="00560FF1">
        <w:rPr>
          <w:rFonts w:ascii="LAOFONT" w:hAnsi="LAOFONT"/>
          <w:sz w:val="28"/>
          <w:szCs w:val="28"/>
        </w:rPr>
        <w:t xml:space="preserve"> </w:t>
      </w:r>
      <w:proofErr w:type="spellStart"/>
      <w:r w:rsidR="00560FF1">
        <w:rPr>
          <w:rFonts w:ascii="LAOFONT" w:hAnsi="LAOFONT"/>
          <w:sz w:val="28"/>
          <w:szCs w:val="28"/>
        </w:rPr>
        <w:t>oAo</w:t>
      </w:r>
      <w:proofErr w:type="spellEnd"/>
      <w:r w:rsidR="00560FF1">
        <w:rPr>
          <w:rFonts w:ascii="LAOFONT" w:hAnsi="LAOFONT"/>
          <w:sz w:val="28"/>
          <w:szCs w:val="28"/>
        </w:rPr>
        <w:t>]tF,yfltskp0vCgIqkgvupF</w:t>
      </w:r>
      <w:r w:rsidRPr="00077C71">
        <w:rPr>
          <w:rFonts w:ascii="LAOFONT" w:hAnsi="LAOFONT"/>
          <w:sz w:val="28"/>
          <w:szCs w:val="28"/>
        </w:rPr>
        <w:t>oU7ndkoxPjocxC</w:t>
      </w:r>
      <w:r w:rsidR="00560FF1">
        <w:rPr>
          <w:rFonts w:ascii="LAOFONT" w:hAnsi="LAOFONT"/>
          <w:sz w:val="28"/>
          <w:szCs w:val="28"/>
        </w:rPr>
        <w:t xml:space="preserve"> </w:t>
      </w:r>
      <w:r w:rsidRPr="00077C71">
        <w:rPr>
          <w:rFonts w:ascii="LAOFONT" w:hAnsi="LAOFONT"/>
          <w:sz w:val="28"/>
          <w:szCs w:val="28"/>
        </w:rPr>
        <w:t xml:space="preserve">mujcmh9yCK  </w:t>
      </w:r>
    </w:p>
    <w:p w:rsidR="00457F63" w:rsidRPr="00F75BC3" w:rsidRDefault="00457F63">
      <w:pPr>
        <w:pStyle w:val="BodyTextIndent2"/>
        <w:rPr>
          <w:sz w:val="20"/>
        </w:rPr>
      </w:pPr>
    </w:p>
    <w:p w:rsidR="00457F63" w:rsidRPr="00826D7D" w:rsidRDefault="00826D7D">
      <w:pPr>
        <w:pStyle w:val="BodyTextIndent2"/>
        <w:ind w:firstLine="0"/>
        <w:jc w:val="center"/>
        <w:rPr>
          <w:rFonts w:ascii="LAOFONT" w:hAnsi="LAOFONT"/>
          <w:b/>
          <w:sz w:val="28"/>
          <w:szCs w:val="28"/>
        </w:rPr>
      </w:pPr>
      <w:r w:rsidRPr="00826D7D">
        <w:rPr>
          <w:rFonts w:ascii="LAOFONT" w:hAnsi="LAOFONT"/>
          <w:b/>
          <w:sz w:val="28"/>
          <w:szCs w:val="28"/>
        </w:rPr>
        <w:t>0=</w:t>
      </w:r>
      <w:proofErr w:type="spellStart"/>
      <w:r w:rsidRPr="00826D7D">
        <w:rPr>
          <w:rFonts w:ascii="LAOFONT" w:hAnsi="LAOFONT"/>
          <w:b/>
          <w:sz w:val="28"/>
          <w:szCs w:val="28"/>
        </w:rPr>
        <w:t>hlt</w:t>
      </w:r>
      <w:proofErr w:type="spellEnd"/>
      <w:r w:rsidRPr="00826D7D">
        <w:rPr>
          <w:rFonts w:ascii="LAOFONT" w:hAnsi="LAOFONT"/>
          <w:b/>
          <w:sz w:val="28"/>
          <w:szCs w:val="28"/>
        </w:rPr>
        <w:t>]5[</w:t>
      </w:r>
    </w:p>
    <w:p w:rsidR="00457F63" w:rsidRPr="00F75BC3" w:rsidRDefault="00457F63">
      <w:pPr>
        <w:pStyle w:val="BodyTextIndent2"/>
        <w:ind w:firstLine="0"/>
        <w:rPr>
          <w:sz w:val="20"/>
        </w:rPr>
      </w:pPr>
    </w:p>
    <w:p w:rsidR="00826D7D" w:rsidRPr="00826D7D" w:rsidRDefault="00826D7D" w:rsidP="00826D7D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</w:t>
      </w:r>
      <w:r w:rsidRPr="00826D7D">
        <w:rPr>
          <w:rFonts w:ascii="LAOFONT" w:hAnsi="LAOFONT"/>
          <w:sz w:val="28"/>
          <w:szCs w:val="28"/>
        </w:rPr>
        <w:t xml:space="preserve">1jk.s </w:t>
      </w:r>
      <w:proofErr w:type="spellStart"/>
      <w:r w:rsidRPr="00826D7D">
        <w:rPr>
          <w:rFonts w:ascii="LAOFONT" w:hAnsi="LAOFONT"/>
          <w:sz w:val="28"/>
          <w:szCs w:val="28"/>
        </w:rPr>
        <w:t>h,u</w:t>
      </w:r>
      <w:proofErr w:type="spellEnd"/>
      <w:r w:rsidRPr="00826D7D">
        <w:rPr>
          <w:rFonts w:ascii="LAOFONT" w:hAnsi="LAOFONT"/>
          <w:sz w:val="28"/>
          <w:szCs w:val="28"/>
        </w:rPr>
        <w:t xml:space="preserve"> lyjC.f15f1ACmjkowfh.odko-vdskritz6h-vjp.sh]vfD9qC9qf9ew;hritg1-6wfhdjk;;jkG </w:t>
      </w:r>
    </w:p>
    <w:p w:rsidR="00457F63" w:rsidRPr="00F75BC3" w:rsidRDefault="00457F63">
      <w:pPr>
        <w:pStyle w:val="BodyTextIndent2"/>
        <w:rPr>
          <w:sz w:val="18"/>
          <w:szCs w:val="18"/>
        </w:rPr>
      </w:pPr>
    </w:p>
    <w:p w:rsidR="00826D7D" w:rsidRDefault="00826D7D" w:rsidP="00826D7D">
      <w:pPr>
        <w:jc w:val="both"/>
        <w:rPr>
          <w:rFonts w:ascii="LAOFONT" w:hAnsi="LAOFONT"/>
          <w:sz w:val="28"/>
          <w:szCs w:val="28"/>
        </w:rPr>
      </w:pPr>
      <w:r w:rsidRPr="00826D7D">
        <w:rPr>
          <w:rFonts w:ascii="LAOFONT" w:hAnsi="LAOFONT"/>
          <w:sz w:val="28"/>
          <w:szCs w:val="28"/>
        </w:rPr>
        <w:t xml:space="preserve">                &lt;pqdg;Aor;dg9QkwfhIa[</w:t>
      </w:r>
      <w:proofErr w:type="spellStart"/>
      <w:r w:rsidRPr="00826D7D">
        <w:rPr>
          <w:rFonts w:ascii="LAOFONT" w:hAnsi="LAOFONT"/>
          <w:sz w:val="28"/>
          <w:szCs w:val="28"/>
        </w:rPr>
        <w:t>dkoxPjocxCc</w:t>
      </w:r>
      <w:proofErr w:type="spellEnd"/>
      <w:r w:rsidRPr="00826D7D">
        <w:rPr>
          <w:rFonts w:ascii="LAOFONT" w:hAnsi="LAOFONT"/>
          <w:sz w:val="28"/>
          <w:szCs w:val="28"/>
        </w:rPr>
        <w:t>]</w:t>
      </w:r>
      <w:proofErr w:type="spellStart"/>
      <w:r w:rsidRPr="00826D7D">
        <w:rPr>
          <w:rFonts w:ascii="LAOFONT" w:hAnsi="LAOFONT"/>
          <w:sz w:val="28"/>
          <w:szCs w:val="28"/>
        </w:rPr>
        <w:t>tgxaogs,nvogfadovhpF</w:t>
      </w:r>
      <w:proofErr w:type="spellEnd"/>
      <w:r>
        <w:rPr>
          <w:rFonts w:ascii="LAOFONT" w:hAnsi="LAOFONT"/>
          <w:sz w:val="28"/>
          <w:szCs w:val="28"/>
        </w:rPr>
        <w:t xml:space="preserve"> </w:t>
      </w:r>
    </w:p>
    <w:p w:rsidR="00214C72" w:rsidRDefault="00826D7D" w:rsidP="00826D7D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</w:t>
      </w:r>
      <w:proofErr w:type="spellStart"/>
      <w:r w:rsidRPr="00826D7D">
        <w:rPr>
          <w:rFonts w:ascii="LAOFONT" w:hAnsi="LAOFONT"/>
          <w:sz w:val="28"/>
          <w:szCs w:val="28"/>
        </w:rPr>
        <w:t>gIqk</w:t>
      </w:r>
      <w:proofErr w:type="spellEnd"/>
      <w:r w:rsidRPr="00826D7D">
        <w:rPr>
          <w:rFonts w:ascii="LAOFONT" w:hAnsi="LAOFONT"/>
          <w:sz w:val="28"/>
          <w:szCs w:val="28"/>
        </w:rPr>
        <w:t>[vdmjko8k,7;k,9yC;jk4khmjko[=</w:t>
      </w:r>
      <w:proofErr w:type="spellStart"/>
      <w:r w:rsidRPr="00826D7D">
        <w:rPr>
          <w:rFonts w:ascii="LAOFONT" w:hAnsi="LAOFONT"/>
          <w:sz w:val="28"/>
          <w:szCs w:val="28"/>
        </w:rPr>
        <w:t>jda</w:t>
      </w:r>
      <w:proofErr w:type="spellEnd"/>
      <w:r w:rsidRPr="00826D7D">
        <w:rPr>
          <w:rFonts w:ascii="LAOFONT" w:hAnsi="LAOFONT"/>
          <w:sz w:val="28"/>
          <w:szCs w:val="28"/>
        </w:rPr>
        <w:t>[.9 c]</w:t>
      </w:r>
      <w:proofErr w:type="spellStart"/>
      <w:r w:rsidRPr="00826D7D">
        <w:rPr>
          <w:rFonts w:ascii="LAOFONT" w:hAnsi="LAOFONT"/>
          <w:sz w:val="28"/>
          <w:szCs w:val="28"/>
        </w:rPr>
        <w:t>tdkpgxao</w:t>
      </w:r>
      <w:proofErr w:type="spellEnd"/>
    </w:p>
    <w:p w:rsidR="005F321C" w:rsidRDefault="00214C72" w:rsidP="00826D7D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</w:t>
      </w:r>
      <w:r w:rsidR="00826D7D" w:rsidRPr="00826D7D">
        <w:rPr>
          <w:rFonts w:ascii="LAOFONT" w:hAnsi="LAOFONT"/>
          <w:sz w:val="28"/>
          <w:szCs w:val="28"/>
        </w:rPr>
        <w:t>gs,nvogfadovhp</w:t>
      </w:r>
      <w:r w:rsidR="00BF408D">
        <w:rPr>
          <w:rFonts w:ascii="LAOFONT" w:hAnsi="LAOFONT"/>
          <w:sz w:val="28"/>
          <w:szCs w:val="28"/>
        </w:rPr>
        <w:t>F</w:t>
      </w:r>
      <w:r w:rsidR="00826D7D" w:rsidRPr="00826D7D">
        <w:rPr>
          <w:rFonts w:ascii="LAOFONT" w:hAnsi="LAOFONT"/>
          <w:sz w:val="28"/>
          <w:szCs w:val="28"/>
        </w:rPr>
        <w:t>mjko9tg0Qkwx.oik-czjofyol;ao[=jwfh9adgmnjv &lt;</w:t>
      </w:r>
    </w:p>
    <w:p w:rsidR="00826D7D" w:rsidRPr="00826D7D" w:rsidRDefault="005F321C" w:rsidP="00826D7D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</w:t>
      </w:r>
      <w:r w:rsidR="00826D7D" w:rsidRPr="00826D7D">
        <w:rPr>
          <w:rFonts w:ascii="LAOFONT" w:hAnsi="LAOFONT"/>
          <w:sz w:val="28"/>
          <w:szCs w:val="28"/>
        </w:rPr>
        <w:t xml:space="preserve">   </w:t>
      </w:r>
      <w:proofErr w:type="spellStart"/>
      <w:r w:rsidR="00826D7D" w:rsidRPr="00826D7D">
        <w:rPr>
          <w:rFonts w:ascii="LAOFONT" w:hAnsi="LAOFONT"/>
          <w:sz w:val="28"/>
          <w:szCs w:val="28"/>
        </w:rPr>
        <w:t>X,afmkp</w:t>
      </w:r>
      <w:proofErr w:type="spellEnd"/>
      <w:r w:rsidR="00826D7D" w:rsidRPr="00826D7D">
        <w:rPr>
          <w:rFonts w:ascii="LAOFONT" w:hAnsi="LAOFONT"/>
          <w:sz w:val="28"/>
          <w:szCs w:val="28"/>
        </w:rPr>
        <w:t xml:space="preserve"> !)G#?D </w:t>
      </w:r>
    </w:p>
    <w:p w:rsidR="00457F63" w:rsidRPr="00F75BC3" w:rsidRDefault="00457F63">
      <w:pPr>
        <w:pStyle w:val="BodyTextIndent2"/>
        <w:rPr>
          <w:sz w:val="18"/>
          <w:szCs w:val="18"/>
        </w:rPr>
      </w:pPr>
    </w:p>
    <w:p w:rsidR="00326D60" w:rsidRDefault="00BF408D" w:rsidP="00BF408D">
      <w:pPr>
        <w:jc w:val="both"/>
        <w:rPr>
          <w:rFonts w:ascii="LAOFONT" w:hAnsi="LAOFONT"/>
          <w:sz w:val="28"/>
          <w:szCs w:val="28"/>
        </w:rPr>
      </w:pPr>
      <w:proofErr w:type="spellStart"/>
      <w:r w:rsidRPr="00BF408D">
        <w:rPr>
          <w:rFonts w:ascii="LAOFONT" w:hAnsi="LAOFONT"/>
          <w:sz w:val="28"/>
          <w:szCs w:val="28"/>
        </w:rPr>
        <w:t>gs,nvoda</w:t>
      </w:r>
      <w:proofErr w:type="spellEnd"/>
      <w:r w:rsidRPr="00BF408D">
        <w:rPr>
          <w:rFonts w:ascii="LAOFONT" w:hAnsi="LAOFONT"/>
          <w:sz w:val="28"/>
          <w:szCs w:val="28"/>
        </w:rPr>
        <w:t>[z6h16j.og]NvC7;k,7n[</w:t>
      </w:r>
      <w:proofErr w:type="spellStart"/>
      <w:r w:rsidRPr="00BF408D">
        <w:rPr>
          <w:rFonts w:ascii="LAOFONT" w:hAnsi="LAOFONT"/>
          <w:sz w:val="28"/>
          <w:szCs w:val="28"/>
        </w:rPr>
        <w:t>sohklcs;Csk</w:t>
      </w:r>
      <w:proofErr w:type="spellEnd"/>
      <w:r w:rsidRPr="00BF408D">
        <w:rPr>
          <w:rFonts w:ascii="LAOFONT" w:hAnsi="LAOFONT"/>
          <w:sz w:val="28"/>
          <w:szCs w:val="28"/>
        </w:rPr>
        <w:t>[</w:t>
      </w:r>
      <w:r w:rsidRPr="00BF408D">
        <w:rPr>
          <w:rFonts w:ascii="LAOFONT" w:hAnsi="LAOFONT"/>
        </w:rPr>
        <w:t>5</w:t>
      </w:r>
      <w:r w:rsidRPr="00BF408D">
        <w:rPr>
          <w:rFonts w:ascii="LAOFONT" w:hAnsi="LAOFONT"/>
          <w:sz w:val="28"/>
          <w:szCs w:val="28"/>
        </w:rPr>
        <w:t>o</w:t>
      </w:r>
      <w:r>
        <w:rPr>
          <w:rFonts w:ascii="LAOFONT" w:hAnsi="LAOFONT"/>
          <w:sz w:val="28"/>
          <w:szCs w:val="28"/>
        </w:rPr>
        <w:t xml:space="preserve"> </w:t>
      </w:r>
      <w:proofErr w:type="spellStart"/>
      <w:r w:rsidRPr="00BF408D">
        <w:t>Pilgrim’</w:t>
      </w:r>
      <w:r>
        <w:t>s</w:t>
      </w:r>
      <w:r w:rsidRPr="00BF408D">
        <w:t>Progess</w:t>
      </w:r>
      <w:r w:rsidRPr="00BF408D">
        <w:rPr>
          <w:rFonts w:ascii="LAOFONT" w:hAnsi="LAOFONT"/>
          <w:sz w:val="28"/>
          <w:szCs w:val="28"/>
        </w:rPr>
        <w:t>F</w:t>
      </w:r>
      <w:proofErr w:type="spellEnd"/>
      <w:r>
        <w:rPr>
          <w:rFonts w:ascii="LAOFONT" w:hAnsi="LAOFONT"/>
          <w:sz w:val="28"/>
          <w:szCs w:val="28"/>
        </w:rPr>
        <w:t xml:space="preserve"> </w:t>
      </w:r>
      <w:r w:rsidRPr="00BF408D">
        <w:rPr>
          <w:rFonts w:ascii="LAOFONT" w:hAnsi="LAOFONT"/>
          <w:sz w:val="28"/>
          <w:szCs w:val="28"/>
        </w:rPr>
        <w:t>1jkpbfs,Aoda[</w:t>
      </w:r>
      <w:proofErr w:type="spellStart"/>
      <w:r w:rsidRPr="00BF408D">
        <w:rPr>
          <w:rFonts w:ascii="LAOFONT" w:hAnsi="LAOFONT"/>
          <w:sz w:val="28"/>
          <w:szCs w:val="28"/>
        </w:rPr>
        <w:t>dqfgdo</w:t>
      </w:r>
      <w:proofErr w:type="spellEnd"/>
      <w:r>
        <w:rPr>
          <w:rFonts w:ascii="LAOFONT" w:hAnsi="LAOFONT"/>
          <w:sz w:val="28"/>
          <w:szCs w:val="28"/>
        </w:rPr>
        <w:t xml:space="preserve"> </w:t>
      </w:r>
      <w:proofErr w:type="spellStart"/>
      <w:r w:rsidRPr="00BF408D">
        <w:rPr>
          <w:rFonts w:ascii="LAOFONT" w:hAnsi="LAOFONT"/>
          <w:sz w:val="28"/>
          <w:szCs w:val="28"/>
        </w:rPr>
        <w:t>vajo.f</w:t>
      </w:r>
      <w:proofErr w:type="spellEnd"/>
      <w:r>
        <w:rPr>
          <w:rFonts w:ascii="LAOFONT" w:hAnsi="LAOFONT"/>
          <w:sz w:val="28"/>
          <w:szCs w:val="28"/>
        </w:rPr>
        <w:t xml:space="preserve"> </w:t>
      </w:r>
      <w:proofErr w:type="spellStart"/>
      <w:r w:rsidRPr="00BF408D">
        <w:rPr>
          <w:rFonts w:ascii="LAOFONT" w:hAnsi="LAOFONT"/>
          <w:sz w:val="28"/>
          <w:szCs w:val="28"/>
        </w:rPr>
        <w:t>vajoobjC</w:t>
      </w:r>
      <w:r>
        <w:rPr>
          <w:rFonts w:ascii="LAOFONT" w:hAnsi="LAOFONT"/>
          <w:sz w:val="28"/>
          <w:szCs w:val="28"/>
        </w:rPr>
        <w:t>g-ao;jk</w:t>
      </w:r>
      <w:proofErr w:type="spellEnd"/>
      <w:r w:rsidRPr="00BF408D">
        <w:rPr>
          <w:rFonts w:ascii="LAOFONT" w:hAnsi="LAOFONT"/>
          <w:sz w:val="28"/>
          <w:szCs w:val="28"/>
        </w:rPr>
        <w:t>&lt;d</w:t>
      </w:r>
      <w:r>
        <w:rPr>
          <w:rFonts w:ascii="LAOFONT" w:hAnsi="LAOFONT"/>
          <w:sz w:val="28"/>
          <w:szCs w:val="28"/>
        </w:rPr>
        <w:t>ko8aflyo.9&lt;</w:t>
      </w:r>
      <w:r w:rsidR="00326D60">
        <w:rPr>
          <w:rFonts w:ascii="LAOFONT" w:hAnsi="LAOFONT"/>
          <w:sz w:val="28"/>
          <w:szCs w:val="28"/>
        </w:rPr>
        <w:t xml:space="preserve"> </w:t>
      </w:r>
      <w:r>
        <w:rPr>
          <w:rFonts w:ascii="LAOFONT" w:hAnsi="LAOFONT"/>
          <w:sz w:val="28"/>
          <w:szCs w:val="28"/>
        </w:rPr>
        <w:t>[=</w:t>
      </w:r>
      <w:proofErr w:type="spellStart"/>
      <w:r>
        <w:rPr>
          <w:rFonts w:ascii="LAOFONT" w:hAnsi="LAOFONT"/>
          <w:sz w:val="28"/>
          <w:szCs w:val="28"/>
        </w:rPr>
        <w:t>jc,joK</w:t>
      </w:r>
      <w:proofErr w:type="spellEnd"/>
      <w:r w:rsidR="00326D60">
        <w:rPr>
          <w:rFonts w:ascii="LAOFONT" w:hAnsi="LAOFONT"/>
          <w:sz w:val="28"/>
          <w:szCs w:val="28"/>
        </w:rPr>
        <w:t xml:space="preserve"> </w:t>
      </w:r>
      <w:r>
        <w:rPr>
          <w:rFonts w:ascii="LAOFONT" w:hAnsi="LAOFONT"/>
          <w:sz w:val="28"/>
          <w:szCs w:val="28"/>
        </w:rPr>
        <w:t>[=</w:t>
      </w:r>
      <w:proofErr w:type="spellStart"/>
      <w:r>
        <w:rPr>
          <w:rFonts w:ascii="LAOFONT" w:hAnsi="LAOFONT"/>
          <w:sz w:val="28"/>
          <w:szCs w:val="28"/>
        </w:rPr>
        <w:t>jc,joK</w:t>
      </w:r>
      <w:proofErr w:type="spellEnd"/>
      <w:r w:rsidR="00326D60">
        <w:rPr>
          <w:rFonts w:ascii="LAOFONT" w:hAnsi="LAOFONT"/>
          <w:sz w:val="28"/>
          <w:szCs w:val="28"/>
        </w:rPr>
        <w:t xml:space="preserve"> </w:t>
      </w:r>
      <w:proofErr w:type="spellStart"/>
      <w:r>
        <w:rPr>
          <w:rFonts w:ascii="LAOFONT" w:hAnsi="LAOFONT"/>
          <w:sz w:val="28"/>
          <w:szCs w:val="28"/>
        </w:rPr>
        <w:t>d</w:t>
      </w:r>
      <w:r w:rsidRPr="00BF408D">
        <w:rPr>
          <w:rFonts w:ascii="LAOFONT" w:hAnsi="LAOFONT"/>
          <w:sz w:val="28"/>
          <w:szCs w:val="28"/>
        </w:rPr>
        <w:t>;f</w:t>
      </w:r>
      <w:r>
        <w:rPr>
          <w:rFonts w:ascii="LAOFONT" w:hAnsi="LAOFONT"/>
          <w:sz w:val="28"/>
          <w:szCs w:val="28"/>
        </w:rPr>
        <w:t>g</w:t>
      </w:r>
      <w:proofErr w:type="spellEnd"/>
      <w:r>
        <w:rPr>
          <w:rFonts w:ascii="LAOFONT" w:hAnsi="LAOFONT"/>
          <w:sz w:val="28"/>
          <w:szCs w:val="28"/>
        </w:rPr>
        <w:t>[uj’8q;gv’</w:t>
      </w:r>
      <w:r w:rsidRPr="00BF408D">
        <w:rPr>
          <w:rFonts w:ascii="LAOFONT" w:hAnsi="LAOFONT"/>
          <w:sz w:val="28"/>
          <w:szCs w:val="28"/>
        </w:rPr>
        <w:t>.shcoj.9;jk</w:t>
      </w:r>
      <w:r>
        <w:rPr>
          <w:rFonts w:ascii="LAOFONT" w:hAnsi="LAOFONT"/>
          <w:sz w:val="28"/>
          <w:szCs w:val="28"/>
        </w:rPr>
        <w:t>FdkoxPjocxC0vCmjko</w:t>
      </w:r>
    </w:p>
    <w:p w:rsidR="00326D60" w:rsidRDefault="00BF408D" w:rsidP="00BF408D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>oAo,ao</w:t>
      </w:r>
      <w:r w:rsidRPr="00BF408D">
        <w:rPr>
          <w:rFonts w:ascii="LAOFONT" w:hAnsi="LAOFONT"/>
          <w:sz w:val="28"/>
          <w:szCs w:val="28"/>
        </w:rPr>
        <w:t>9yC</w:t>
      </w:r>
      <w:r>
        <w:rPr>
          <w:rFonts w:ascii="LAOFONT" w:hAnsi="LAOFONT"/>
          <w:sz w:val="28"/>
          <w:szCs w:val="28"/>
        </w:rPr>
        <w:t>s]n</w:t>
      </w:r>
      <w:r w:rsidRPr="00BF408D">
        <w:rPr>
          <w:rFonts w:ascii="LAOFONT" w:hAnsi="LAOFONT"/>
          <w:sz w:val="28"/>
          <w:szCs w:val="28"/>
        </w:rPr>
        <w:t>[</w:t>
      </w:r>
      <w:r>
        <w:rPr>
          <w:rFonts w:ascii="LAOFONT" w:hAnsi="LAOFONT"/>
          <w:sz w:val="28"/>
          <w:szCs w:val="28"/>
        </w:rPr>
        <w:t>j=F</w:t>
      </w:r>
      <w:r w:rsidR="00326D60">
        <w:rPr>
          <w:rFonts w:ascii="LAOFONT" w:hAnsi="LAOFONT"/>
          <w:sz w:val="28"/>
          <w:szCs w:val="28"/>
        </w:rPr>
        <w:t xml:space="preserve"> </w:t>
      </w:r>
      <w:r w:rsidRPr="00BF408D">
        <w:rPr>
          <w:rFonts w:ascii="LAOFONT" w:hAnsi="LAOFONT"/>
          <w:sz w:val="28"/>
          <w:szCs w:val="28"/>
        </w:rPr>
        <w:t>4khskd;jkdkoxPjocxCoAo[=j,u.o8q;mjko</w:t>
      </w:r>
      <w:r w:rsidR="00326D60">
        <w:rPr>
          <w:rFonts w:ascii="LAOFONT" w:hAnsi="LAOFONT"/>
          <w:sz w:val="28"/>
          <w:szCs w:val="28"/>
        </w:rPr>
        <w:t>F &lt;</w:t>
      </w:r>
      <w:r w:rsidRPr="00BF408D">
        <w:rPr>
          <w:rFonts w:ascii="LAOFONT" w:hAnsi="LAOFONT"/>
          <w:sz w:val="28"/>
          <w:szCs w:val="28"/>
        </w:rPr>
        <w:t>g9Qk9tg0Qkwx.oik-czjofyol;ao[=</w:t>
      </w:r>
      <w:proofErr w:type="spellStart"/>
      <w:r w:rsidRPr="00BF408D">
        <w:rPr>
          <w:rFonts w:ascii="LAOFONT" w:hAnsi="LAOFONT"/>
          <w:sz w:val="28"/>
          <w:szCs w:val="28"/>
        </w:rPr>
        <w:t>jwfh</w:t>
      </w:r>
      <w:proofErr w:type="spellEnd"/>
      <w:r w:rsidRPr="00BF408D">
        <w:rPr>
          <w:rFonts w:ascii="LAOFONT" w:hAnsi="LAOFONT"/>
          <w:sz w:val="28"/>
          <w:szCs w:val="28"/>
        </w:rPr>
        <w:t xml:space="preserve">&lt; </w:t>
      </w:r>
      <w:proofErr w:type="spellStart"/>
      <w:r w:rsidRPr="00BF408D">
        <w:rPr>
          <w:rFonts w:ascii="LAOFONT" w:hAnsi="LAOFONT"/>
          <w:sz w:val="28"/>
          <w:szCs w:val="28"/>
        </w:rPr>
        <w:t>X,afmkp</w:t>
      </w:r>
      <w:proofErr w:type="spellEnd"/>
      <w:r w:rsidRPr="00BF408D">
        <w:rPr>
          <w:rFonts w:ascii="LAOFONT" w:hAnsi="LAOFONT"/>
          <w:sz w:val="28"/>
          <w:szCs w:val="28"/>
        </w:rPr>
        <w:t xml:space="preserve"> !)G#?</w:t>
      </w:r>
    </w:p>
    <w:p w:rsidR="007B4650" w:rsidRPr="00BF408D" w:rsidRDefault="007B4650" w:rsidP="00BF408D">
      <w:pPr>
        <w:jc w:val="both"/>
        <w:rPr>
          <w:rFonts w:ascii="LAOFONT" w:hAnsi="LAOFONT"/>
          <w:sz w:val="28"/>
          <w:szCs w:val="28"/>
        </w:rPr>
      </w:pPr>
    </w:p>
    <w:p w:rsidR="00457F63" w:rsidRDefault="00326D60" w:rsidP="00326D60">
      <w:pPr>
        <w:pStyle w:val="BodyTextIndent2"/>
        <w:ind w:firstLine="0"/>
        <w:rPr>
          <w:rFonts w:ascii="LAOFONT" w:hAnsi="LAOFONT"/>
          <w:b/>
          <w:bCs/>
          <w:sz w:val="28"/>
          <w:szCs w:val="28"/>
        </w:rPr>
      </w:pPr>
      <w:r>
        <w:rPr>
          <w:rFonts w:ascii="LAOFONT" w:hAnsi="LAOFONT"/>
          <w:b/>
          <w:bCs/>
          <w:sz w:val="28"/>
          <w:szCs w:val="28"/>
        </w:rPr>
        <w:lastRenderedPageBreak/>
        <w:t xml:space="preserve">      ;ymu</w:t>
      </w:r>
      <w:r w:rsidRPr="00326D60">
        <w:rPr>
          <w:rFonts w:ascii="LAOFONT" w:hAnsi="LAOFONT"/>
          <w:b/>
          <w:bCs/>
          <w:sz w:val="28"/>
          <w:szCs w:val="28"/>
        </w:rPr>
        <w:t>dkoxPocxC</w:t>
      </w:r>
      <w:r>
        <w:rPr>
          <w:rFonts w:ascii="LAOFONT" w:hAnsi="LAOFONT"/>
          <w:b/>
          <w:bCs/>
          <w:sz w:val="28"/>
          <w:szCs w:val="28"/>
        </w:rPr>
        <w:t>mujcmh9yC</w:t>
      </w:r>
    </w:p>
    <w:p w:rsidR="00326D60" w:rsidRPr="00326D60" w:rsidRDefault="00326D60">
      <w:pPr>
        <w:pStyle w:val="BodyTextIndent2"/>
        <w:rPr>
          <w:sz w:val="28"/>
          <w:szCs w:val="28"/>
        </w:rPr>
      </w:pPr>
    </w:p>
    <w:p w:rsidR="00795670" w:rsidRDefault="00795670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>!D   mjko9t</w:t>
      </w:r>
      <w:r w:rsidR="00906F20" w:rsidRPr="00795670">
        <w:rPr>
          <w:rFonts w:ascii="LAOFONT" w:hAnsi="LAOFONT"/>
          <w:sz w:val="28"/>
          <w:szCs w:val="28"/>
        </w:rPr>
        <w:t>8</w:t>
      </w:r>
      <w:r>
        <w:rPr>
          <w:rFonts w:ascii="LAOFONT" w:hAnsi="LAOFONT"/>
          <w:sz w:val="28"/>
          <w:szCs w:val="28"/>
        </w:rPr>
        <w:t xml:space="preserve">hvC,kg4yC95fmuj;jkritg9Qk,u9yCF </w:t>
      </w:r>
      <w:r w:rsidR="00906F20" w:rsidRPr="00795670">
        <w:rPr>
          <w:rFonts w:ascii="LAOFONT" w:hAnsi="LAOFONT"/>
          <w:sz w:val="28"/>
          <w:szCs w:val="28"/>
        </w:rPr>
        <w:t>ritg9Qk-qCfe]qC16jc]t</w:t>
      </w:r>
    </w:p>
    <w:p w:rsidR="00795670" w:rsidRDefault="00795670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</w:t>
      </w:r>
      <w:r w:rsidR="00906F20" w:rsidRPr="00795670">
        <w:rPr>
          <w:rFonts w:ascii="LAOFONT" w:hAnsi="LAOFONT"/>
          <w:sz w:val="28"/>
          <w:szCs w:val="28"/>
        </w:rPr>
        <w:t>-</w:t>
      </w:r>
      <w:proofErr w:type="spellStart"/>
      <w:r>
        <w:rPr>
          <w:rFonts w:ascii="LAOFONT" w:hAnsi="LAOFONT"/>
          <w:sz w:val="28"/>
          <w:szCs w:val="28"/>
        </w:rPr>
        <w:t>qj</w:t>
      </w:r>
      <w:proofErr w:type="spellEnd"/>
      <w:r>
        <w:rPr>
          <w:rFonts w:ascii="LAOFONT" w:hAnsi="LAOFONT"/>
          <w:sz w:val="28"/>
          <w:szCs w:val="28"/>
        </w:rPr>
        <w:t>’]q’</w:t>
      </w:r>
      <w:r w:rsidR="00906F20" w:rsidRPr="00795670">
        <w:rPr>
          <w:rFonts w:ascii="LAOFONT" w:hAnsi="LAOFONT"/>
          <w:sz w:val="28"/>
          <w:szCs w:val="28"/>
        </w:rPr>
        <w:t>3mflqjC7qo[k[</w:t>
      </w:r>
      <w:proofErr w:type="spellStart"/>
      <w:r w:rsidR="00906F20" w:rsidRPr="00795670">
        <w:rPr>
          <w:rFonts w:ascii="LAOFONT" w:hAnsi="LAOFONT"/>
          <w:sz w:val="28"/>
          <w:szCs w:val="28"/>
        </w:rPr>
        <w:t>wxok</w:t>
      </w:r>
      <w:proofErr w:type="spellEnd"/>
      <w:r>
        <w:rPr>
          <w:rFonts w:ascii="LAOFONT" w:hAnsi="LAOFONT"/>
          <w:sz w:val="28"/>
          <w:szCs w:val="28"/>
        </w:rPr>
        <w:t>]qd</w:t>
      </w:r>
      <w:r w:rsidR="00906F20" w:rsidRPr="00795670">
        <w:rPr>
          <w:rFonts w:ascii="LAOFONT" w:hAnsi="LAOFONT"/>
          <w:sz w:val="28"/>
          <w:szCs w:val="28"/>
        </w:rPr>
        <w:t>vkg;9uD</w:t>
      </w:r>
      <w:r>
        <w:rPr>
          <w:rFonts w:ascii="LAOFONT" w:hAnsi="LAOFONT"/>
          <w:sz w:val="28"/>
          <w:szCs w:val="28"/>
        </w:rPr>
        <w:t>ritvqC-qC-vjpz6hmuj,udko</w:t>
      </w:r>
    </w:p>
    <w:p w:rsidR="00906F20" w:rsidRPr="00795670" w:rsidRDefault="00795670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</w:t>
      </w:r>
      <w:r w:rsidR="00906F20" w:rsidRPr="00795670">
        <w:rPr>
          <w:rFonts w:ascii="LAOFONT" w:hAnsi="LAOFONT"/>
          <w:sz w:val="28"/>
          <w:szCs w:val="28"/>
        </w:rPr>
        <w:t>xPjocxCm</w:t>
      </w:r>
      <w:r>
        <w:rPr>
          <w:rFonts w:ascii="LAOFONT" w:hAnsi="LAOFONT"/>
          <w:sz w:val="28"/>
          <w:szCs w:val="28"/>
        </w:rPr>
        <w:t>ujcmh9yCwxl;aog,njvg;]kmjko</w:t>
      </w:r>
      <w:r w:rsidR="00906F20" w:rsidRPr="00795670">
        <w:rPr>
          <w:rFonts w:ascii="LAOFONT" w:hAnsi="LAOFONT"/>
          <w:sz w:val="28"/>
          <w:szCs w:val="28"/>
        </w:rPr>
        <w:t>8kpD</w:t>
      </w:r>
    </w:p>
    <w:p w:rsidR="00906F20" w:rsidRPr="00795670" w:rsidRDefault="00906F20" w:rsidP="00906F20">
      <w:pPr>
        <w:ind w:left="900"/>
        <w:jc w:val="both"/>
        <w:rPr>
          <w:rFonts w:ascii="LAOFONT" w:hAnsi="LAOFONT"/>
          <w:sz w:val="28"/>
          <w:szCs w:val="28"/>
        </w:rPr>
      </w:pPr>
    </w:p>
    <w:p w:rsidR="00795670" w:rsidRDefault="00906F20" w:rsidP="00906F20">
      <w:pPr>
        <w:ind w:left="900"/>
        <w:jc w:val="both"/>
        <w:rPr>
          <w:rFonts w:ascii="LAOFONT" w:hAnsi="LAOFONT"/>
          <w:sz w:val="28"/>
          <w:szCs w:val="28"/>
        </w:rPr>
      </w:pPr>
      <w:r w:rsidRPr="00795670">
        <w:rPr>
          <w:rFonts w:ascii="LAOFONT" w:hAnsi="LAOFONT"/>
          <w:sz w:val="28"/>
          <w:szCs w:val="28"/>
        </w:rPr>
        <w:t xml:space="preserve">@D </w:t>
      </w:r>
      <w:r w:rsidR="00795670">
        <w:rPr>
          <w:rFonts w:ascii="LAOFONT" w:hAnsi="LAOFONT"/>
          <w:sz w:val="28"/>
          <w:szCs w:val="28"/>
        </w:rPr>
        <w:t xml:space="preserve">  </w:t>
      </w:r>
      <w:r w:rsidRPr="00795670">
        <w:rPr>
          <w:rFonts w:ascii="LAOFONT" w:hAnsi="LAOFONT"/>
          <w:sz w:val="28"/>
          <w:szCs w:val="28"/>
        </w:rPr>
        <w:t>mjko9t8vhCI6hg]ydrkp.o9yf.90vCmjko;jkmjkogxao7qo[k[gxaoz6hmujwfh8=j8kho</w:t>
      </w:r>
    </w:p>
    <w:p w:rsidR="00795670" w:rsidRDefault="00795670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</w:t>
      </w:r>
      <w:r w:rsidR="00906F20" w:rsidRPr="00795670">
        <w:rPr>
          <w:rFonts w:ascii="LAOFONT" w:hAnsi="LAOFONT"/>
          <w:sz w:val="28"/>
          <w:szCs w:val="28"/>
        </w:rPr>
        <w:t>ritg9Qk,k3fp</w:t>
      </w:r>
      <w:r>
        <w:rPr>
          <w:rFonts w:ascii="LAOFONT" w:hAnsi="LAOFONT"/>
          <w:sz w:val="28"/>
          <w:szCs w:val="28"/>
        </w:rPr>
        <w:t>8ivfDmjkovk9tgxaoc[[</w:t>
      </w:r>
      <w:proofErr w:type="spellStart"/>
      <w:r>
        <w:rPr>
          <w:rFonts w:ascii="LAOFONT" w:hAnsi="LAOFONT"/>
          <w:sz w:val="28"/>
          <w:szCs w:val="28"/>
        </w:rPr>
        <w:t>oUwxokoclooko</w:t>
      </w:r>
      <w:r w:rsidR="00906F20" w:rsidRPr="00795670">
        <w:rPr>
          <w:rFonts w:ascii="LAOFONT" w:hAnsi="LAOFONT"/>
          <w:sz w:val="28"/>
          <w:szCs w:val="28"/>
        </w:rPr>
        <w:t>Xs</w:t>
      </w:r>
      <w:proofErr w:type="spellEnd"/>
      <w:r w:rsidR="00906F20" w:rsidRPr="00795670">
        <w:rPr>
          <w:rFonts w:ascii="LAOFONT" w:hAnsi="LAOFONT"/>
          <w:sz w:val="28"/>
          <w:szCs w:val="28"/>
        </w:rPr>
        <w:t>]n;jk7k;fP;</w:t>
      </w:r>
      <w:r>
        <w:rPr>
          <w:rFonts w:ascii="LAOFONT" w:hAnsi="LAOFONT"/>
          <w:sz w:val="28"/>
          <w:szCs w:val="28"/>
        </w:rPr>
        <w:t xml:space="preserve">                          </w:t>
      </w:r>
    </w:p>
    <w:p w:rsidR="00795670" w:rsidRDefault="00795670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le]a[[kC7qo?</w:t>
      </w:r>
      <w:r w:rsidR="00CF4F36">
        <w:rPr>
          <w:rFonts w:ascii="LAOFONT" w:hAnsi="LAOFONT"/>
          <w:sz w:val="28"/>
          <w:szCs w:val="28"/>
        </w:rPr>
        <w:t xml:space="preserve"> </w:t>
      </w:r>
      <w:r>
        <w:rPr>
          <w:rFonts w:ascii="LAOFONT" w:hAnsi="LAOFONT"/>
          <w:sz w:val="28"/>
          <w:szCs w:val="28"/>
        </w:rPr>
        <w:t>fiD</w:t>
      </w:r>
      <w:r w:rsidR="00906F20" w:rsidRPr="00795670">
        <w:rPr>
          <w:rFonts w:ascii="LAOFONT" w:hAnsi="LAOFONT"/>
          <w:sz w:val="28"/>
          <w:szCs w:val="28"/>
        </w:rPr>
        <w:t>g7gdoF</w:t>
      </w:r>
      <w:r w:rsidR="00CF4F36">
        <w:rPr>
          <w:rFonts w:ascii="LAOFONT" w:hAnsi="LAOFONT"/>
          <w:sz w:val="28"/>
          <w:szCs w:val="28"/>
        </w:rPr>
        <w:t xml:space="preserve"> </w:t>
      </w:r>
      <w:proofErr w:type="spellStart"/>
      <w:r>
        <w:t>Dr.</w:t>
      </w:r>
      <w:r w:rsidR="00906F20" w:rsidRPr="00795670">
        <w:t>Cagan</w:t>
      </w:r>
      <w:proofErr w:type="spellEnd"/>
      <w:r w:rsidR="00906F20" w:rsidRPr="00795670">
        <w:t>,</w:t>
      </w:r>
      <w:r w:rsidR="00CF4F36">
        <w:t xml:space="preserve"> </w:t>
      </w:r>
      <w:r w:rsidR="00906F20" w:rsidRPr="00795670">
        <w:rPr>
          <w:rFonts w:ascii="LAOFONT" w:hAnsi="LAOFONT"/>
          <w:sz w:val="28"/>
          <w:szCs w:val="28"/>
        </w:rPr>
        <w:t xml:space="preserve">z6hIa[w-h.o3[f0vCgIqkwfhg;Qk;jk </w:t>
      </w:r>
      <w:r w:rsidR="00906F20" w:rsidRPr="00B619EE">
        <w:rPr>
          <w:rFonts w:ascii="LAOFONT" w:hAnsi="LAOFONT" w:cs="DokChampa" w:hint="cs"/>
          <w:sz w:val="28"/>
          <w:szCs w:val="28"/>
          <w:cs/>
          <w:lang w:bidi="lo-LA"/>
        </w:rPr>
        <w:t>“</w:t>
      </w:r>
      <w:r w:rsidR="00906F20" w:rsidRPr="00795670">
        <w:rPr>
          <w:rFonts w:ascii="LAOFONT" w:hAnsi="LAOFONT"/>
          <w:sz w:val="28"/>
          <w:szCs w:val="28"/>
        </w:rPr>
        <w:t>0hk</w:t>
      </w:r>
    </w:p>
    <w:p w:rsidR="00CF4F36" w:rsidRDefault="00CF4F36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</w:t>
      </w:r>
      <w:r w:rsidR="00906F20" w:rsidRPr="00795670">
        <w:rPr>
          <w:rFonts w:ascii="LAOFONT" w:hAnsi="LAOFONT"/>
          <w:sz w:val="28"/>
          <w:szCs w:val="28"/>
        </w:rPr>
        <w:t>rtg9Qk1j6[+</w:t>
      </w:r>
      <w:proofErr w:type="spellStart"/>
      <w:r w:rsidR="00906F20" w:rsidRPr="00795670">
        <w:rPr>
          <w:rFonts w:ascii="LAOFONT" w:hAnsi="LAOFONT"/>
          <w:sz w:val="28"/>
          <w:szCs w:val="28"/>
        </w:rPr>
        <w:t>wfhovo</w:t>
      </w:r>
      <w:proofErr w:type="spellEnd"/>
      <w:r w:rsidR="00906F20" w:rsidRPr="00795670">
        <w:rPr>
          <w:rFonts w:ascii="LAOFONT" w:hAnsi="LAOFONT"/>
          <w:sz w:val="28"/>
          <w:szCs w:val="28"/>
        </w:rPr>
        <w:t>[+]a[</w:t>
      </w:r>
      <w:proofErr w:type="spellStart"/>
      <w:r w:rsidR="00906F20" w:rsidRPr="00795670">
        <w:rPr>
          <w:rFonts w:ascii="LAOFONT" w:hAnsi="LAOFONT"/>
          <w:sz w:val="28"/>
          <w:szCs w:val="28"/>
        </w:rPr>
        <w:t>gxaog</w:t>
      </w:r>
      <w:proofErr w:type="spellEnd"/>
      <w:r w:rsidR="00906F20" w:rsidRPr="00795670">
        <w:rPr>
          <w:rFonts w:ascii="LAOFONT" w:hAnsi="LAOFONT"/>
          <w:sz w:val="28"/>
          <w:szCs w:val="28"/>
        </w:rPr>
        <w:t>;]</w:t>
      </w:r>
      <w:proofErr w:type="spellStart"/>
      <w:r w:rsidR="00906F20" w:rsidRPr="00795670">
        <w:rPr>
          <w:rFonts w:ascii="LAOFONT" w:hAnsi="LAOFONT"/>
          <w:sz w:val="28"/>
          <w:szCs w:val="28"/>
        </w:rPr>
        <w:t>ks</w:t>
      </w:r>
      <w:proofErr w:type="spellEnd"/>
      <w:r w:rsidR="00906F20" w:rsidRPr="00795670">
        <w:rPr>
          <w:rFonts w:ascii="LAOFONT" w:hAnsi="LAOFONT"/>
          <w:sz w:val="28"/>
          <w:szCs w:val="28"/>
        </w:rPr>
        <w:t>]</w:t>
      </w:r>
      <w:proofErr w:type="spellStart"/>
      <w:r w:rsidR="00906F20" w:rsidRPr="00795670">
        <w:rPr>
          <w:rFonts w:ascii="LAOFONT" w:hAnsi="LAOFONT"/>
          <w:sz w:val="28"/>
          <w:szCs w:val="28"/>
        </w:rPr>
        <w:t>kpgfnos</w:t>
      </w:r>
      <w:proofErr w:type="spellEnd"/>
      <w:r w:rsidR="00906F20" w:rsidRPr="00795670">
        <w:rPr>
          <w:rFonts w:ascii="LAOFONT" w:hAnsi="LAOFONT"/>
          <w:sz w:val="28"/>
          <w:szCs w:val="28"/>
        </w:rPr>
        <w:t>]a’</w:t>
      </w:r>
      <w:r>
        <w:rPr>
          <w:rFonts w:ascii="LAOFONT" w:hAnsi="LAOFONT"/>
          <w:sz w:val="28"/>
          <w:szCs w:val="28"/>
        </w:rPr>
        <w:t xml:space="preserve">9kdI6h;jkritg9Qk,u9y’D </w:t>
      </w:r>
      <w:r w:rsidR="00906F20" w:rsidRPr="00795670">
        <w:rPr>
          <w:rFonts w:ascii="LAOFONT" w:hAnsi="LAOFONT"/>
          <w:sz w:val="28"/>
          <w:szCs w:val="28"/>
        </w:rPr>
        <w:t>0vhplk</w:t>
      </w:r>
    </w:p>
    <w:p w:rsidR="00CF4F36" w:rsidRDefault="00CF4F36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</w:t>
      </w:r>
      <w:r w:rsidR="00906F20" w:rsidRPr="00795670">
        <w:rPr>
          <w:rFonts w:ascii="LAOFONT" w:hAnsi="LAOFONT"/>
          <w:sz w:val="28"/>
          <w:szCs w:val="28"/>
        </w:rPr>
        <w:t>,</w:t>
      </w:r>
      <w:proofErr w:type="spellStart"/>
      <w:r w:rsidR="00906F20" w:rsidRPr="00795670">
        <w:rPr>
          <w:rFonts w:ascii="LAOFONT" w:hAnsi="LAOFONT"/>
          <w:sz w:val="28"/>
          <w:szCs w:val="28"/>
        </w:rPr>
        <w:t>kfvtmy</w:t>
      </w:r>
      <w:proofErr w:type="spellEnd"/>
      <w:r w:rsidR="00906F20" w:rsidRPr="00795670">
        <w:rPr>
          <w:rFonts w:ascii="LAOFONT" w:hAnsi="LAOFONT"/>
          <w:sz w:val="28"/>
          <w:szCs w:val="28"/>
        </w:rPr>
        <w:t>[</w:t>
      </w:r>
      <w:proofErr w:type="spellStart"/>
      <w:r w:rsidR="00906F20" w:rsidRPr="00795670">
        <w:rPr>
          <w:rFonts w:ascii="LAOFONT" w:hAnsi="LAOFONT"/>
          <w:sz w:val="28"/>
          <w:szCs w:val="28"/>
        </w:rPr>
        <w:t>kpdPj;da</w:t>
      </w:r>
      <w:proofErr w:type="spellEnd"/>
      <w:r w:rsidR="00906F20" w:rsidRPr="00795670">
        <w:rPr>
          <w:rFonts w:ascii="LAOFONT" w:hAnsi="LAOFONT"/>
          <w:sz w:val="28"/>
          <w:szCs w:val="28"/>
        </w:rPr>
        <w:t>[-u;yf0vhp.o-;</w:t>
      </w:r>
      <w:proofErr w:type="spellStart"/>
      <w:r w:rsidR="00906F20" w:rsidRPr="00795670">
        <w:rPr>
          <w:rFonts w:ascii="LAOFONT" w:hAnsi="LAOFONT"/>
          <w:sz w:val="28"/>
          <w:szCs w:val="28"/>
        </w:rPr>
        <w:t>j’g</w:t>
      </w:r>
      <w:proofErr w:type="spellEnd"/>
      <w:r w:rsidR="00906F20" w:rsidRPr="00795670">
        <w:rPr>
          <w:rFonts w:ascii="LAOFONT" w:hAnsi="LAOFONT"/>
          <w:sz w:val="28"/>
          <w:szCs w:val="28"/>
        </w:rPr>
        <w:t>;]</w:t>
      </w:r>
      <w:proofErr w:type="spellStart"/>
      <w:r w:rsidR="00906F20" w:rsidRPr="00795670">
        <w:rPr>
          <w:rFonts w:ascii="LAOFONT" w:hAnsi="LAOFONT"/>
          <w:sz w:val="28"/>
          <w:szCs w:val="28"/>
        </w:rPr>
        <w:t>koUS</w:t>
      </w:r>
      <w:proofErr w:type="spellEnd"/>
      <w:r w:rsidR="00906F20" w:rsidRPr="00795670">
        <w:rPr>
          <w:rFonts w:ascii="LAOFONT" w:hAnsi="LAOFONT"/>
          <w:sz w:val="28"/>
          <w:szCs w:val="28"/>
        </w:rPr>
        <w:t xml:space="preserve"> 0vhp,u7;k,m5dm=]</w:t>
      </w:r>
      <w:proofErr w:type="spellStart"/>
      <w:r w:rsidR="00906F20" w:rsidRPr="00795670">
        <w:rPr>
          <w:rFonts w:ascii="LAOFONT" w:hAnsi="LAOFONT"/>
          <w:sz w:val="28"/>
          <w:szCs w:val="28"/>
        </w:rPr>
        <w:t>t,ko</w:t>
      </w:r>
      <w:proofErr w:type="spellEnd"/>
      <w:r w:rsidR="00906F20" w:rsidRPr="00795670">
        <w:rPr>
          <w:rFonts w:ascii="LAOFONT" w:hAnsi="LAOFONT"/>
          <w:sz w:val="28"/>
          <w:szCs w:val="28"/>
        </w:rPr>
        <w:t xml:space="preserve"> </w:t>
      </w:r>
      <w:proofErr w:type="spellStart"/>
      <w:r w:rsidR="00906F20" w:rsidRPr="00795670">
        <w:rPr>
          <w:rFonts w:ascii="LAOFONT" w:hAnsi="LAOFONT"/>
          <w:sz w:val="28"/>
          <w:szCs w:val="28"/>
        </w:rPr>
        <w:t>mk</w:t>
      </w:r>
      <w:proofErr w:type="spellEnd"/>
      <w:r w:rsidR="00906F20" w:rsidRPr="00795670">
        <w:rPr>
          <w:rFonts w:ascii="LAOFONT" w:hAnsi="LAOFONT"/>
          <w:sz w:val="28"/>
          <w:szCs w:val="28"/>
        </w:rPr>
        <w:t>’</w:t>
      </w:r>
    </w:p>
    <w:p w:rsidR="00906F20" w:rsidRPr="00795670" w:rsidRDefault="00CF4F36" w:rsidP="00906F20">
      <w:pPr>
        <w:ind w:left="900"/>
        <w:jc w:val="both"/>
        <w:rPr>
          <w:sz w:val="18"/>
          <w:szCs w:val="18"/>
          <w:lang w:bidi="lo-LA"/>
        </w:rPr>
      </w:pPr>
      <w:r>
        <w:rPr>
          <w:rFonts w:ascii="LAOFONT" w:hAnsi="LAOFONT"/>
          <w:sz w:val="28"/>
          <w:szCs w:val="28"/>
        </w:rPr>
        <w:t xml:space="preserve">     </w:t>
      </w:r>
      <w:r w:rsidR="00906F20" w:rsidRPr="00795670">
        <w:rPr>
          <w:rFonts w:ascii="LAOFONT" w:hAnsi="LAOFONT"/>
          <w:sz w:val="28"/>
          <w:szCs w:val="28"/>
        </w:rPr>
        <w:t>9yf.9</w:t>
      </w:r>
      <w:r w:rsidR="00906F20" w:rsidRPr="00B619EE">
        <w:rPr>
          <w:rFonts w:ascii="LAOFONT" w:hAnsi="LAOFONT" w:cs="DokChampa" w:hint="cs"/>
          <w:sz w:val="28"/>
          <w:szCs w:val="28"/>
          <w:cs/>
          <w:lang w:bidi="lo-LA"/>
        </w:rPr>
        <w:t>”</w:t>
      </w:r>
      <w:r w:rsidR="00906F20" w:rsidRPr="00B619EE">
        <w:rPr>
          <w:rFonts w:ascii="LAOFONT" w:hAnsi="LAOFONT" w:cs="DokChampa"/>
          <w:sz w:val="28"/>
          <w:szCs w:val="28"/>
          <w:lang w:bidi="lo-LA"/>
        </w:rPr>
        <w:t xml:space="preserve"> </w:t>
      </w:r>
      <w:r w:rsidR="00906F20" w:rsidRPr="00795670">
        <w:rPr>
          <w:sz w:val="18"/>
          <w:szCs w:val="18"/>
          <w:lang w:bidi="lo-LA"/>
        </w:rPr>
        <w:t>(C. L. Cagan, Ph.D., From Darwin to Design, Whitaker House, 2006, p.41).</w:t>
      </w:r>
    </w:p>
    <w:p w:rsidR="00906F20" w:rsidRPr="00795670" w:rsidRDefault="00906F20" w:rsidP="00906F20">
      <w:pPr>
        <w:ind w:left="900"/>
        <w:jc w:val="both"/>
        <w:rPr>
          <w:sz w:val="28"/>
          <w:szCs w:val="28"/>
          <w:lang w:bidi="lo-LA"/>
        </w:rPr>
      </w:pPr>
    </w:p>
    <w:p w:rsidR="00CF4F36" w:rsidRDefault="00CF4F36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>#D   mkjo9t8vh’I6h;jk</w:t>
      </w:r>
      <w:r w:rsidR="00906F20" w:rsidRPr="00795670">
        <w:rPr>
          <w:rFonts w:ascii="LAOFONT" w:hAnsi="LAOFONT"/>
          <w:sz w:val="28"/>
          <w:szCs w:val="28"/>
        </w:rPr>
        <w:t>[+;jkmjko</w:t>
      </w:r>
      <w:r>
        <w:rPr>
          <w:rFonts w:ascii="LAOFONT" w:hAnsi="LAOFONT"/>
          <w:sz w:val="28"/>
          <w:szCs w:val="28"/>
        </w:rPr>
        <w:t>9tm=k[5om=kmjkoco;.fd+c]h;c8jF</w:t>
      </w:r>
      <w:r w:rsidR="00906F20" w:rsidRPr="00795670">
        <w:rPr>
          <w:rFonts w:ascii="LAOFONT" w:hAnsi="LAOFONT"/>
          <w:sz w:val="28"/>
          <w:szCs w:val="28"/>
        </w:rPr>
        <w:t>mjko[+lk,kf7nofuda[</w:t>
      </w:r>
    </w:p>
    <w:p w:rsidR="00CF4F36" w:rsidRDefault="00CF4F36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</w:t>
      </w:r>
      <w:r w:rsidR="00906F20" w:rsidRPr="00795670">
        <w:rPr>
          <w:rFonts w:ascii="LAOFONT" w:hAnsi="LAOFONT"/>
          <w:sz w:val="28"/>
          <w:szCs w:val="28"/>
        </w:rPr>
        <w:t>7;k,3dfg7nv’0v’rItg9QkwfhD</w:t>
      </w:r>
      <w:r>
        <w:rPr>
          <w:rFonts w:ascii="LAOFONT" w:hAnsi="LAOFONT"/>
          <w:sz w:val="28"/>
          <w:szCs w:val="28"/>
        </w:rPr>
        <w:t xml:space="preserve"> [+,</w:t>
      </w:r>
      <w:proofErr w:type="spellStart"/>
      <w:r>
        <w:rPr>
          <w:rFonts w:ascii="LAOFONT" w:hAnsi="LAOFONT"/>
          <w:sz w:val="28"/>
          <w:szCs w:val="28"/>
        </w:rPr>
        <w:t>uluj’.fmujmkjo;jks</w:t>
      </w:r>
      <w:proofErr w:type="spellEnd"/>
      <w:r>
        <w:rPr>
          <w:rFonts w:ascii="LAOFONT" w:hAnsi="LAOFONT"/>
          <w:sz w:val="28"/>
          <w:szCs w:val="28"/>
        </w:rPr>
        <w:t>]nIPoI6h</w:t>
      </w:r>
      <w:r w:rsidR="00906F20" w:rsidRPr="00795670">
        <w:rPr>
          <w:rFonts w:ascii="LAOFONT" w:hAnsi="LAOFONT"/>
          <w:sz w:val="28"/>
          <w:szCs w:val="28"/>
        </w:rPr>
        <w:t>s]</w:t>
      </w:r>
      <w:proofErr w:type="spellStart"/>
      <w:r w:rsidR="00906F20" w:rsidRPr="00795670">
        <w:rPr>
          <w:rFonts w:ascii="LAOFONT" w:hAnsi="LAOFONT"/>
          <w:sz w:val="28"/>
          <w:szCs w:val="28"/>
        </w:rPr>
        <w:t>ndtm</w:t>
      </w:r>
      <w:proofErr w:type="spellEnd"/>
      <w:r w:rsidR="00906F20" w:rsidRPr="00795670">
        <w:rPr>
          <w:rFonts w:ascii="LAOFONT" w:hAnsi="LAOFONT"/>
          <w:sz w:val="28"/>
          <w:szCs w:val="28"/>
        </w:rPr>
        <w:t>=</w:t>
      </w:r>
      <w:proofErr w:type="spellStart"/>
      <w:r w:rsidR="00906F20" w:rsidRPr="00795670">
        <w:rPr>
          <w:rFonts w:ascii="LAOFONT" w:hAnsi="LAOFONT"/>
          <w:sz w:val="28"/>
          <w:szCs w:val="28"/>
        </w:rPr>
        <w:t>kluj’.fd+c</w:t>
      </w:r>
      <w:proofErr w:type="spellEnd"/>
      <w:r w:rsidR="00906F20" w:rsidRPr="00795670">
        <w:rPr>
          <w:rFonts w:ascii="LAOFONT" w:hAnsi="LAOFONT"/>
          <w:sz w:val="28"/>
          <w:szCs w:val="28"/>
        </w:rPr>
        <w:t>]h;</w:t>
      </w:r>
    </w:p>
    <w:p w:rsidR="00906F20" w:rsidRPr="00795670" w:rsidRDefault="00CF4F36" w:rsidP="00906F20">
      <w:pPr>
        <w:ind w:left="90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</w:t>
      </w:r>
      <w:r w:rsidR="00906F20" w:rsidRPr="00795670">
        <w:rPr>
          <w:rFonts w:ascii="LAOFONT" w:hAnsi="LAOFONT"/>
          <w:sz w:val="28"/>
          <w:szCs w:val="28"/>
        </w:rPr>
        <w:t>c8jF ,</w:t>
      </w:r>
      <w:proofErr w:type="spellStart"/>
      <w:r w:rsidR="00906F20" w:rsidRPr="00795670">
        <w:rPr>
          <w:rFonts w:ascii="LAOFONT" w:hAnsi="LAOFONT"/>
          <w:sz w:val="28"/>
          <w:szCs w:val="28"/>
        </w:rPr>
        <w:t>aod</w:t>
      </w:r>
      <w:proofErr w:type="spellEnd"/>
      <w:r w:rsidR="00906F20" w:rsidRPr="00795670">
        <w:rPr>
          <w:rFonts w:ascii="LAOFONT" w:hAnsi="LAOFONT"/>
          <w:sz w:val="28"/>
          <w:szCs w:val="28"/>
        </w:rPr>
        <w:t>+-</w:t>
      </w:r>
      <w:proofErr w:type="spellStart"/>
      <w:r w:rsidR="00906F20" w:rsidRPr="00795670">
        <w:rPr>
          <w:rFonts w:ascii="LAOFONT" w:hAnsi="LAOFONT"/>
          <w:sz w:val="28"/>
          <w:szCs w:val="28"/>
        </w:rPr>
        <w:t>vjpmjko</w:t>
      </w:r>
      <w:proofErr w:type="spellEnd"/>
      <w:r w:rsidR="00906F20" w:rsidRPr="00795670">
        <w:rPr>
          <w:rFonts w:ascii="LAOFONT" w:hAnsi="LAOFONT"/>
          <w:sz w:val="28"/>
          <w:szCs w:val="28"/>
        </w:rPr>
        <w:t>[+</w:t>
      </w:r>
      <w:proofErr w:type="spellStart"/>
      <w:r w:rsidR="00906F20" w:rsidRPr="00795670">
        <w:rPr>
          <w:rFonts w:ascii="LAOFONT" w:hAnsi="LAOFONT"/>
          <w:sz w:val="28"/>
          <w:szCs w:val="28"/>
        </w:rPr>
        <w:t>wfhD</w:t>
      </w:r>
      <w:proofErr w:type="spellEnd"/>
      <w:r w:rsidR="00906F20" w:rsidRPr="00795670">
        <w:rPr>
          <w:rFonts w:ascii="LAOFONT" w:hAnsi="LAOFONT"/>
          <w:sz w:val="28"/>
          <w:szCs w:val="28"/>
        </w:rPr>
        <w:t xml:space="preserve">  faj’oAo,ao9=k8vh’.shco;7yf9yf.90v’mkjo.lltvkfD</w:t>
      </w:r>
    </w:p>
    <w:p w:rsidR="00906F20" w:rsidRPr="00795670" w:rsidRDefault="00906F20" w:rsidP="00906F20">
      <w:pPr>
        <w:ind w:left="900"/>
        <w:jc w:val="both"/>
        <w:rPr>
          <w:rFonts w:ascii="LAOFONT" w:hAnsi="LAOFONT"/>
          <w:sz w:val="28"/>
          <w:szCs w:val="28"/>
        </w:rPr>
      </w:pPr>
    </w:p>
    <w:p w:rsidR="00CF4F36" w:rsidRDefault="00CF4F36" w:rsidP="00CF4F36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$D   mkjo9t8vh’,kskritgp-67yifF</w:t>
      </w:r>
      <w:r w:rsidR="00906F20" w:rsidRPr="00795670">
        <w:rPr>
          <w:rFonts w:ascii="LAOFONT" w:hAnsi="LAOFONT"/>
          <w:sz w:val="28"/>
          <w:szCs w:val="28"/>
        </w:rPr>
        <w:t>rit[5f0v’ritg9Qkgrnjvmjko9twfhIa[7;k,[=]yl5f</w:t>
      </w:r>
    </w:p>
    <w:p w:rsidR="00CF4F36" w:rsidRDefault="00CF4F36" w:rsidP="00CF4F36">
      <w:pPr>
        <w:jc w:val="both"/>
        <w:rPr>
          <w:sz w:val="18"/>
          <w:szCs w:val="18"/>
        </w:rPr>
      </w:pPr>
      <w:r>
        <w:rPr>
          <w:rFonts w:ascii="LAOFONT" w:hAnsi="LAOFONT"/>
          <w:sz w:val="28"/>
          <w:szCs w:val="28"/>
        </w:rPr>
        <w:t xml:space="preserve">                  </w:t>
      </w:r>
      <w:r w:rsidR="00906F20" w:rsidRPr="00795670">
        <w:rPr>
          <w:rFonts w:ascii="LAOFONT" w:hAnsi="LAOFONT"/>
          <w:sz w:val="28"/>
          <w:szCs w:val="28"/>
        </w:rPr>
        <w:t>xaflt9kd7;k,[k[3fpdko-=k]</w:t>
      </w:r>
      <w:proofErr w:type="spellStart"/>
      <w:r w:rsidR="00906F20" w:rsidRPr="00795670">
        <w:rPr>
          <w:rFonts w:ascii="LAOFONT" w:hAnsi="LAOFONT"/>
          <w:sz w:val="28"/>
          <w:szCs w:val="28"/>
        </w:rPr>
        <w:t>tf;hpg</w:t>
      </w:r>
      <w:proofErr w:type="spellEnd"/>
      <w:r w:rsidR="00906F20" w:rsidRPr="00795670">
        <w:rPr>
          <w:rFonts w:ascii="LAOFONT" w:hAnsi="LAOFONT"/>
          <w:sz w:val="28"/>
          <w:szCs w:val="28"/>
        </w:rPr>
        <w:t>]nf0v’ritvq’FfiD</w:t>
      </w:r>
      <w:r w:rsidR="00795670" w:rsidRPr="00795670">
        <w:rPr>
          <w:rFonts w:ascii="LAOFONT" w:hAnsi="LAOFONT"/>
          <w:sz w:val="28"/>
          <w:szCs w:val="28"/>
        </w:rPr>
        <w:t xml:space="preserve"> </w:t>
      </w:r>
      <w:r w:rsidR="00906F20" w:rsidRPr="00795670">
        <w:rPr>
          <w:rFonts w:ascii="LAOFONT" w:hAnsi="LAOFONT"/>
          <w:sz w:val="28"/>
          <w:szCs w:val="28"/>
        </w:rPr>
        <w:t>g7gdajo</w:t>
      </w:r>
      <w:r w:rsidR="00906F20" w:rsidRPr="00CF4F36">
        <w:rPr>
          <w:sz w:val="18"/>
          <w:szCs w:val="18"/>
        </w:rPr>
        <w:t>(</w:t>
      </w:r>
      <w:proofErr w:type="spellStart"/>
      <w:r w:rsidR="00906F20" w:rsidRPr="00CF4F36">
        <w:rPr>
          <w:sz w:val="18"/>
          <w:szCs w:val="18"/>
        </w:rPr>
        <w:t>Dr.Cagan</w:t>
      </w:r>
      <w:proofErr w:type="spellEnd"/>
      <w:r w:rsidR="00906F20" w:rsidRPr="00CF4F36">
        <w:rPr>
          <w:sz w:val="18"/>
          <w:szCs w:val="18"/>
        </w:rPr>
        <w:t>)</w:t>
      </w:r>
    </w:p>
    <w:p w:rsidR="00CF4F36" w:rsidRDefault="00CF4F36" w:rsidP="00CF4F36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 </w:t>
      </w:r>
      <w:r w:rsidR="00906F20" w:rsidRPr="00795670">
        <w:rPr>
          <w:rFonts w:ascii="LAOFONT" w:hAnsi="LAOFONT"/>
          <w:sz w:val="28"/>
          <w:szCs w:val="28"/>
        </w:rPr>
        <w:t>wfhg;Qk;jkF0vhppa’9=kg;]</w:t>
      </w:r>
      <w:proofErr w:type="spellStart"/>
      <w:r w:rsidR="00906F20" w:rsidRPr="00795670">
        <w:rPr>
          <w:rFonts w:ascii="LAOFONT" w:hAnsi="LAOFONT"/>
          <w:sz w:val="28"/>
          <w:szCs w:val="28"/>
        </w:rPr>
        <w:t>koAowfhc,hodtmA’;yokmuoAok</w:t>
      </w:r>
      <w:proofErr w:type="spellEnd"/>
      <w:r w:rsidR="00906F20" w:rsidRPr="00795670">
        <w:rPr>
          <w:rFonts w:ascii="LAOFONT" w:hAnsi="LAOFONT"/>
          <w:sz w:val="28"/>
          <w:szCs w:val="28"/>
        </w:rPr>
        <w:t xml:space="preserve"> g;]kmuj0vhpwfhIa[g-</w:t>
      </w:r>
      <w:proofErr w:type="spellStart"/>
      <w:r w:rsidR="00906F20" w:rsidRPr="00795670">
        <w:rPr>
          <w:rFonts w:ascii="LAOFONT" w:hAnsi="LAOFONT"/>
          <w:sz w:val="28"/>
          <w:szCs w:val="28"/>
        </w:rPr>
        <w:t>njv</w:t>
      </w:r>
      <w:proofErr w:type="spellEnd"/>
    </w:p>
    <w:p w:rsidR="00CF4F36" w:rsidRDefault="00906F20" w:rsidP="00906F20">
      <w:pPr>
        <w:ind w:left="990"/>
        <w:jc w:val="both"/>
        <w:rPr>
          <w:rFonts w:ascii="LAOFONT" w:hAnsi="LAOFONT"/>
          <w:sz w:val="28"/>
          <w:szCs w:val="28"/>
        </w:rPr>
      </w:pPr>
      <w:r w:rsidRPr="00795670">
        <w:rPr>
          <w:rFonts w:ascii="LAOFONT" w:hAnsi="LAOFONT"/>
          <w:sz w:val="28"/>
          <w:szCs w:val="28"/>
        </w:rPr>
        <w:t xml:space="preserve"> </w:t>
      </w:r>
      <w:r w:rsidR="00CF4F36">
        <w:rPr>
          <w:rFonts w:ascii="LAOFONT" w:hAnsi="LAOFONT"/>
          <w:sz w:val="28"/>
          <w:szCs w:val="28"/>
        </w:rPr>
        <w:t xml:space="preserve">   </w:t>
      </w:r>
      <w:r w:rsidRPr="00795670">
        <w:rPr>
          <w:sz w:val="28"/>
          <w:szCs w:val="28"/>
        </w:rPr>
        <w:t>[</w:t>
      </w:r>
      <w:r w:rsidRPr="00795670">
        <w:rPr>
          <w:rFonts w:ascii="LAOFONT" w:hAnsi="LAOFONT"/>
          <w:sz w:val="28"/>
          <w:szCs w:val="28"/>
        </w:rPr>
        <w:t>ritgp-6</w:t>
      </w:r>
      <w:r w:rsidRPr="00795670">
        <w:rPr>
          <w:sz w:val="28"/>
          <w:szCs w:val="28"/>
        </w:rPr>
        <w:t>]…</w:t>
      </w:r>
      <w:r w:rsidRPr="00795670">
        <w:rPr>
          <w:rFonts w:ascii="LAOFONT" w:hAnsi="LAOFONT"/>
          <w:sz w:val="28"/>
          <w:szCs w:val="28"/>
        </w:rPr>
        <w:t>,</w:t>
      </w:r>
      <w:proofErr w:type="spellStart"/>
      <w:r w:rsidRPr="00795670">
        <w:rPr>
          <w:rFonts w:ascii="LAOFONT" w:hAnsi="LAOFONT"/>
          <w:sz w:val="28"/>
          <w:szCs w:val="28"/>
        </w:rPr>
        <w:t>aog</w:t>
      </w:r>
      <w:proofErr w:type="spellEnd"/>
      <w:r w:rsidRPr="00795670">
        <w:rPr>
          <w:rFonts w:ascii="LAOFONT" w:hAnsi="LAOFONT"/>
          <w:sz w:val="28"/>
          <w:szCs w:val="28"/>
        </w:rPr>
        <w:t>\</w:t>
      </w:r>
      <w:proofErr w:type="spellStart"/>
      <w:r w:rsidRPr="00795670">
        <w:rPr>
          <w:rFonts w:ascii="LAOFONT" w:hAnsi="LAOFONT"/>
          <w:sz w:val="28"/>
          <w:szCs w:val="28"/>
        </w:rPr>
        <w:t>nodaoda</w:t>
      </w:r>
      <w:proofErr w:type="spellEnd"/>
      <w:r w:rsidRPr="00795670">
        <w:rPr>
          <w:rFonts w:ascii="LAOFONT" w:hAnsi="LAOFONT"/>
          <w:sz w:val="28"/>
          <w:szCs w:val="28"/>
        </w:rPr>
        <w:t>[;jk0vhpwfh1j68vo\hkritrad0v’ritvq’c]</w:t>
      </w:r>
      <w:proofErr w:type="spellStart"/>
      <w:r w:rsidRPr="00795670">
        <w:rPr>
          <w:rFonts w:ascii="LAOFONT" w:hAnsi="LAOFONT"/>
          <w:sz w:val="28"/>
          <w:szCs w:val="28"/>
        </w:rPr>
        <w:t>trit</w:t>
      </w:r>
      <w:proofErr w:type="spellEnd"/>
    </w:p>
    <w:p w:rsidR="00CC001A" w:rsidRDefault="00CF4F36" w:rsidP="00906F20">
      <w:pPr>
        <w:ind w:left="99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</w:t>
      </w:r>
      <w:r w:rsidR="00906F20" w:rsidRPr="00795670">
        <w:rPr>
          <w:rFonts w:ascii="LAOFONT" w:hAnsi="LAOFONT"/>
          <w:sz w:val="28"/>
          <w:szCs w:val="28"/>
        </w:rPr>
        <w:t>vq’</w:t>
      </w:r>
      <w:r>
        <w:rPr>
          <w:rFonts w:ascii="LAOFONT" w:hAnsi="LAOFONT"/>
          <w:sz w:val="28"/>
          <w:szCs w:val="28"/>
        </w:rPr>
        <w:t>d+wfh1j6mujoAogrnjv0vhpD</w:t>
      </w:r>
      <w:r w:rsidR="00906F20" w:rsidRPr="00795670">
        <w:rPr>
          <w:rFonts w:ascii="LAOFONT" w:hAnsi="LAOFONT"/>
          <w:sz w:val="28"/>
          <w:szCs w:val="28"/>
        </w:rPr>
        <w:t>,aogxaog;]ks</w:t>
      </w:r>
      <w:r>
        <w:rPr>
          <w:rFonts w:ascii="LAOFONT" w:hAnsi="LAOFONT"/>
          <w:sz w:val="28"/>
          <w:szCs w:val="28"/>
        </w:rPr>
        <w:t>]kpxumujwfhsaosa’.shda[ritvq’F</w:t>
      </w:r>
      <w:r w:rsidR="00CC001A">
        <w:rPr>
          <w:rFonts w:ascii="LAOFONT" w:hAnsi="LAOFONT"/>
          <w:sz w:val="28"/>
          <w:szCs w:val="28"/>
        </w:rPr>
        <w:t>c8jritvq’</w:t>
      </w:r>
    </w:p>
    <w:p w:rsidR="00CC001A" w:rsidRDefault="00CC001A" w:rsidP="00906F20">
      <w:pPr>
        <w:ind w:left="99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-q’1j6grnjv0hvpFIadc]tgvof60vhpF</w:t>
      </w:r>
      <w:r w:rsidR="00906F20" w:rsidRPr="00795670">
        <w:rPr>
          <w:rFonts w:ascii="LAOFONT" w:hAnsi="LAOFONT"/>
          <w:sz w:val="28"/>
          <w:szCs w:val="28"/>
        </w:rPr>
        <w:t>ritvq’rvh,muj9t,v[7;k,]vfrQo.shda[0vhpD</w:t>
      </w:r>
    </w:p>
    <w:p w:rsidR="00CC001A" w:rsidRDefault="00CC001A" w:rsidP="00906F20">
      <w:pPr>
        <w:ind w:left="990"/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</w:t>
      </w:r>
      <w:r w:rsidR="00906F20" w:rsidRPr="00795670">
        <w:rPr>
          <w:rFonts w:ascii="LAOFONT" w:hAnsi="LAOFONT"/>
          <w:sz w:val="28"/>
          <w:szCs w:val="28"/>
        </w:rPr>
        <w:t>.o</w:t>
      </w:r>
      <w:r>
        <w:rPr>
          <w:rFonts w:ascii="LAOFONT" w:hAnsi="LAOFONT"/>
          <w:sz w:val="28"/>
          <w:szCs w:val="28"/>
        </w:rPr>
        <w:t>7nooAoF</w:t>
      </w:r>
      <w:r w:rsidR="00906F20" w:rsidRPr="00795670">
        <w:rPr>
          <w:rFonts w:ascii="LAOFONT" w:hAnsi="LAOFONT"/>
          <w:sz w:val="28"/>
          <w:szCs w:val="28"/>
        </w:rPr>
        <w:t>0vhpI6h;jkg</w:t>
      </w:r>
      <w:r>
        <w:rPr>
          <w:rFonts w:ascii="LAOFONT" w:hAnsi="LAOFONT"/>
          <w:sz w:val="28"/>
          <w:szCs w:val="28"/>
        </w:rPr>
        <w:t>;]k0v’0vhpwfh,kg4y’c]</w:t>
      </w:r>
      <w:proofErr w:type="spellStart"/>
      <w:r>
        <w:rPr>
          <w:rFonts w:ascii="LAOFONT" w:hAnsi="LAOFONT"/>
          <w:sz w:val="28"/>
          <w:szCs w:val="28"/>
        </w:rPr>
        <w:t>h;F</w:t>
      </w:r>
      <w:proofErr w:type="spellEnd"/>
      <w:r>
        <w:rPr>
          <w:rFonts w:ascii="LAOFONT" w:hAnsi="LAOFONT"/>
          <w:sz w:val="28"/>
          <w:szCs w:val="28"/>
        </w:rPr>
        <w:t xml:space="preserve"> 7nwfh,kIa[g-njv.oritvq’g9QkD</w:t>
      </w:r>
    </w:p>
    <w:p w:rsidR="00846951" w:rsidRPr="00846951" w:rsidRDefault="00CC001A" w:rsidP="00846951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</w:t>
      </w:r>
      <w:r w:rsidR="00846951">
        <w:rPr>
          <w:rFonts w:ascii="LAOFONT" w:hAnsi="LAOFONT"/>
          <w:sz w:val="28"/>
          <w:szCs w:val="28"/>
        </w:rPr>
        <w:t xml:space="preserve">               </w:t>
      </w:r>
      <w:r>
        <w:rPr>
          <w:rFonts w:ascii="LAOFONT" w:hAnsi="LAOFONT"/>
          <w:sz w:val="28"/>
          <w:szCs w:val="28"/>
        </w:rPr>
        <w:t>0vhp</w:t>
      </w:r>
      <w:r w:rsidR="00906F20" w:rsidRPr="00795670">
        <w:rPr>
          <w:rFonts w:ascii="LAOFONT" w:hAnsi="LAOFONT"/>
          <w:sz w:val="28"/>
          <w:szCs w:val="28"/>
        </w:rPr>
        <w:t>c]h;;</w:t>
      </w:r>
      <w:proofErr w:type="spellStart"/>
      <w:r w:rsidR="00906F20" w:rsidRPr="00846951">
        <w:rPr>
          <w:rFonts w:ascii="LAOFONT" w:hAnsi="LAOFONT"/>
          <w:sz w:val="28"/>
          <w:szCs w:val="28"/>
        </w:rPr>
        <w:t>jk</w:t>
      </w:r>
      <w:proofErr w:type="spellEnd"/>
      <w:r w:rsidR="00846951" w:rsidRPr="00846951">
        <w:rPr>
          <w:rFonts w:ascii="LAOFONT" w:hAnsi="LAOFONT"/>
          <w:sz w:val="28"/>
          <w:szCs w:val="28"/>
        </w:rPr>
        <w:t xml:space="preserve">      0vhpwfhsaos]</w:t>
      </w:r>
      <w:proofErr w:type="spellStart"/>
      <w:r w:rsidR="00846951" w:rsidRPr="00846951">
        <w:rPr>
          <w:rFonts w:ascii="LAOFONT" w:hAnsi="LAOFONT"/>
          <w:sz w:val="28"/>
          <w:szCs w:val="28"/>
        </w:rPr>
        <w:t>aC.ljritvqCD</w:t>
      </w:r>
      <w:proofErr w:type="spellEnd"/>
      <w:r w:rsidR="00846951" w:rsidRPr="00846951">
        <w:rPr>
          <w:rFonts w:ascii="LAOFONT" w:hAnsi="LAOFONT"/>
          <w:sz w:val="28"/>
          <w:szCs w:val="28"/>
        </w:rPr>
        <w:t xml:space="preserve"> .o-;</w:t>
      </w:r>
      <w:proofErr w:type="spellStart"/>
      <w:r w:rsidR="00846951" w:rsidRPr="00846951">
        <w:rPr>
          <w:rFonts w:ascii="LAOFONT" w:hAnsi="LAOFONT"/>
          <w:sz w:val="28"/>
          <w:szCs w:val="28"/>
        </w:rPr>
        <w:t>jCg</w:t>
      </w:r>
      <w:proofErr w:type="spellEnd"/>
      <w:r w:rsidR="00846951" w:rsidRPr="00846951">
        <w:rPr>
          <w:rFonts w:ascii="LAOFONT" w:hAnsi="LAOFONT"/>
          <w:sz w:val="28"/>
          <w:szCs w:val="28"/>
        </w:rPr>
        <w:t>;]</w:t>
      </w:r>
      <w:proofErr w:type="spellStart"/>
      <w:r w:rsidR="00846951" w:rsidRPr="00846951">
        <w:rPr>
          <w:rFonts w:ascii="LAOFONT" w:hAnsi="LAOFONT"/>
          <w:sz w:val="28"/>
          <w:szCs w:val="28"/>
        </w:rPr>
        <w:t>koAoF</w:t>
      </w:r>
      <w:proofErr w:type="spellEnd"/>
      <w:r w:rsidR="00846951" w:rsidRPr="00846951">
        <w:rPr>
          <w:rFonts w:ascii="LAOFONT" w:hAnsi="LAOFONT"/>
          <w:sz w:val="28"/>
          <w:szCs w:val="28"/>
        </w:rPr>
        <w:t xml:space="preserve"> ,</w:t>
      </w:r>
      <w:proofErr w:type="spellStart"/>
      <w:r w:rsidR="00846951" w:rsidRPr="00846951">
        <w:rPr>
          <w:rFonts w:ascii="LAOFONT" w:hAnsi="LAOFONT"/>
          <w:sz w:val="28"/>
          <w:szCs w:val="28"/>
        </w:rPr>
        <w:t>o;yokmuoAoF</w:t>
      </w:r>
      <w:proofErr w:type="spellEnd"/>
    </w:p>
    <w:p w:rsidR="00846951" w:rsidRPr="00846951" w:rsidRDefault="00846951" w:rsidP="00846951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 </w:t>
      </w:r>
      <w:r w:rsidRPr="00846951">
        <w:rPr>
          <w:rFonts w:ascii="LAOFONT" w:hAnsi="LAOFONT"/>
          <w:sz w:val="28"/>
          <w:szCs w:val="28"/>
        </w:rPr>
        <w:t>0hvp,kskritvqCF ritg1-67iyfF 0vhp[=</w:t>
      </w:r>
      <w:proofErr w:type="spellStart"/>
      <w:r w:rsidRPr="00846951">
        <w:rPr>
          <w:rFonts w:ascii="LAOFONT" w:hAnsi="LAOFONT"/>
          <w:sz w:val="28"/>
          <w:szCs w:val="28"/>
        </w:rPr>
        <w:t>jwfhgxaogs,nvoda</w:t>
      </w:r>
      <w:proofErr w:type="spellEnd"/>
      <w:r w:rsidRPr="00846951">
        <w:rPr>
          <w:rFonts w:ascii="LAOFONT" w:hAnsi="LAOFONT"/>
          <w:sz w:val="28"/>
          <w:szCs w:val="28"/>
        </w:rPr>
        <w:t>[7qomuj[=j,u7;k,</w:t>
      </w:r>
    </w:p>
    <w:p w:rsidR="00846951" w:rsidRPr="00846951" w:rsidRDefault="00846951" w:rsidP="00846951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 </w:t>
      </w:r>
      <w:r w:rsidRPr="00846951">
        <w:rPr>
          <w:rFonts w:ascii="LAOFONT" w:hAnsi="LAOFONT"/>
          <w:sz w:val="28"/>
          <w:szCs w:val="28"/>
        </w:rPr>
        <w:t>g-</w:t>
      </w:r>
      <w:proofErr w:type="spellStart"/>
      <w:r w:rsidRPr="00846951">
        <w:rPr>
          <w:rFonts w:ascii="LAOFONT" w:hAnsi="LAOFONT"/>
          <w:sz w:val="28"/>
          <w:szCs w:val="28"/>
        </w:rPr>
        <w:t>njvmqj;wxF</w:t>
      </w:r>
      <w:proofErr w:type="spellEnd"/>
      <w:r w:rsidRPr="00846951">
        <w:rPr>
          <w:rFonts w:ascii="LAOFONT" w:hAnsi="LAOFONT"/>
          <w:sz w:val="28"/>
          <w:szCs w:val="28"/>
        </w:rPr>
        <w:t xml:space="preserve"> wfhgxao7qomujpbfs,Aoda[8qogvC9qogduowxvudc]</w:t>
      </w:r>
      <w:proofErr w:type="spellStart"/>
      <w:r w:rsidRPr="00846951">
        <w:rPr>
          <w:rFonts w:ascii="LAOFONT" w:hAnsi="LAOFONT"/>
          <w:sz w:val="28"/>
          <w:szCs w:val="28"/>
        </w:rPr>
        <w:t>h;F</w:t>
      </w:r>
      <w:proofErr w:type="spellEnd"/>
      <w:r w:rsidRPr="00846951">
        <w:rPr>
          <w:rFonts w:ascii="LAOFONT" w:hAnsi="LAOFONT"/>
          <w:sz w:val="28"/>
          <w:szCs w:val="28"/>
        </w:rPr>
        <w:t xml:space="preserve"> 0vhpwfh,kIa[g-</w:t>
      </w:r>
      <w:proofErr w:type="spellStart"/>
      <w:r w:rsidRPr="00846951">
        <w:rPr>
          <w:rFonts w:ascii="LAOFONT" w:hAnsi="LAOFONT"/>
          <w:sz w:val="28"/>
          <w:szCs w:val="28"/>
        </w:rPr>
        <w:t>njvvqC</w:t>
      </w:r>
      <w:proofErr w:type="spellEnd"/>
    </w:p>
    <w:p w:rsidR="00846951" w:rsidRPr="00846951" w:rsidRDefault="00846951" w:rsidP="00846951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 </w:t>
      </w:r>
      <w:r w:rsidRPr="00846951">
        <w:rPr>
          <w:rFonts w:ascii="LAOFONT" w:hAnsi="LAOFONT"/>
          <w:sz w:val="28"/>
          <w:szCs w:val="28"/>
        </w:rPr>
        <w:t>rit7iyfD  ,</w:t>
      </w:r>
      <w:proofErr w:type="spellStart"/>
      <w:r w:rsidRPr="00846951">
        <w:rPr>
          <w:rFonts w:ascii="LAOFONT" w:hAnsi="LAOFONT"/>
          <w:sz w:val="28"/>
          <w:szCs w:val="28"/>
        </w:rPr>
        <w:t>aogxaog</w:t>
      </w:r>
      <w:proofErr w:type="spellEnd"/>
      <w:r w:rsidRPr="00846951">
        <w:rPr>
          <w:rFonts w:ascii="LAOFONT" w:hAnsi="LAOFONT"/>
          <w:sz w:val="28"/>
          <w:szCs w:val="28"/>
        </w:rPr>
        <w:t>]</w:t>
      </w:r>
      <w:proofErr w:type="spellStart"/>
      <w:r w:rsidRPr="00846951">
        <w:rPr>
          <w:rFonts w:ascii="LAOFONT" w:hAnsi="LAOFONT"/>
          <w:sz w:val="28"/>
          <w:szCs w:val="28"/>
        </w:rPr>
        <w:t>NvCmujCjkpfkpD</w:t>
      </w:r>
      <w:proofErr w:type="spellEnd"/>
      <w:r w:rsidRPr="00846951">
        <w:rPr>
          <w:rFonts w:ascii="LAOFONT" w:hAnsi="LAOFONT"/>
          <w:sz w:val="28"/>
          <w:szCs w:val="28"/>
        </w:rPr>
        <w:t xml:space="preserve"> .</w:t>
      </w:r>
      <w:proofErr w:type="spellStart"/>
      <w:r w:rsidRPr="00846951">
        <w:rPr>
          <w:rFonts w:ascii="LAOFONT" w:hAnsi="LAOFONT"/>
          <w:sz w:val="28"/>
          <w:szCs w:val="28"/>
        </w:rPr>
        <w:t>og</w:t>
      </w:r>
      <w:proofErr w:type="spellEnd"/>
      <w:r w:rsidRPr="00846951">
        <w:rPr>
          <w:rFonts w:ascii="LAOFONT" w:hAnsi="LAOFONT"/>
          <w:sz w:val="28"/>
          <w:szCs w:val="28"/>
        </w:rPr>
        <w:t>;]</w:t>
      </w:r>
      <w:proofErr w:type="spellStart"/>
      <w:r w:rsidRPr="00846951">
        <w:rPr>
          <w:rFonts w:ascii="LAOFONT" w:hAnsi="LAOFONT"/>
          <w:sz w:val="28"/>
          <w:szCs w:val="28"/>
        </w:rPr>
        <w:t>kvajolAoMF</w:t>
      </w:r>
      <w:proofErr w:type="spellEnd"/>
      <w:r w:rsidRPr="00846951">
        <w:rPr>
          <w:rFonts w:ascii="LAOFONT" w:hAnsi="LAOFONT"/>
          <w:sz w:val="28"/>
          <w:szCs w:val="28"/>
        </w:rPr>
        <w:t xml:space="preserve"> 0=rPCc8jg-njvgmqjkoAo</w:t>
      </w:r>
    </w:p>
    <w:p w:rsidR="00846951" w:rsidRPr="00846951" w:rsidRDefault="00846951" w:rsidP="00846951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 </w:t>
      </w:r>
      <w:r w:rsidRPr="00846951">
        <w:rPr>
          <w:rFonts w:ascii="LAOFONT" w:hAnsi="LAOFONT"/>
          <w:sz w:val="28"/>
          <w:szCs w:val="28"/>
        </w:rPr>
        <w:t>0vhpwfhzjkorQo c]tg0Qk,kskritg1-67iyf-bjCgxaog;]kvajole7aovajo.sjp</w:t>
      </w:r>
    </w:p>
    <w:p w:rsidR="00846951" w:rsidRPr="00846951" w:rsidRDefault="00846951" w:rsidP="00846951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 </w:t>
      </w:r>
      <w:r w:rsidRPr="00846951">
        <w:rPr>
          <w:rFonts w:ascii="LAOFONT" w:hAnsi="LAOFONT"/>
          <w:sz w:val="28"/>
          <w:szCs w:val="28"/>
        </w:rPr>
        <w:t>s];Cmujgduf0Boda[-u;yf0vC,to5f{</w:t>
      </w:r>
      <w:proofErr w:type="spellStart"/>
      <w:r w:rsidRPr="00846951">
        <w:rPr>
          <w:rFonts w:ascii="LAOFONT" w:hAnsi="LAOFONT"/>
          <w:sz w:val="28"/>
          <w:szCs w:val="28"/>
        </w:rPr>
        <w:t>dkoxPjocxCD</w:t>
      </w:r>
      <w:proofErr w:type="spellEnd"/>
      <w:r w:rsidRPr="00846951">
        <w:rPr>
          <w:rFonts w:ascii="LAOFONT" w:hAnsi="LAOFONT"/>
          <w:sz w:val="28"/>
          <w:szCs w:val="28"/>
        </w:rPr>
        <w:t xml:space="preserve"> 0vhpwfhc]josou9kd</w:t>
      </w:r>
    </w:p>
    <w:p w:rsidR="00846951" w:rsidRPr="00846951" w:rsidRDefault="00846951" w:rsidP="00846951">
      <w:pPr>
        <w:jc w:val="both"/>
        <w:rPr>
          <w:rFonts w:ascii="LAOFONT" w:hAnsi="LAOFONT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 </w:t>
      </w:r>
      <w:r w:rsidRPr="00846951">
        <w:rPr>
          <w:rFonts w:ascii="LAOFONT" w:hAnsi="LAOFONT"/>
          <w:sz w:val="28"/>
          <w:szCs w:val="28"/>
        </w:rPr>
        <w:t>[aosk-u;yf8]</w:t>
      </w:r>
      <w:proofErr w:type="spellStart"/>
      <w:r w:rsidRPr="00846951">
        <w:rPr>
          <w:rFonts w:ascii="LAOFONT" w:hAnsi="LAOFONT"/>
          <w:sz w:val="28"/>
          <w:szCs w:val="28"/>
        </w:rPr>
        <w:t>vf,k</w:t>
      </w:r>
      <w:proofErr w:type="spellEnd"/>
      <w:r w:rsidRPr="00846951">
        <w:rPr>
          <w:rFonts w:ascii="LAOFONT" w:hAnsi="LAOFONT"/>
          <w:sz w:val="28"/>
          <w:szCs w:val="28"/>
        </w:rPr>
        <w:t xml:space="preserve"> 9qodtmAC.o7nooAo0vhpwfhsao8kj;7no,kF 7no,k</w:t>
      </w:r>
    </w:p>
    <w:p w:rsidR="00846951" w:rsidRPr="00846951" w:rsidRDefault="00846951" w:rsidP="00846951">
      <w:pPr>
        <w:jc w:val="both"/>
        <w:rPr>
          <w:rFonts w:ascii="Arial" w:hAnsi="Arial" w:cs="Arial"/>
          <w:sz w:val="28"/>
          <w:szCs w:val="28"/>
        </w:rPr>
      </w:pPr>
      <w:r>
        <w:rPr>
          <w:rFonts w:ascii="LAOFONT" w:hAnsi="LAOFONT"/>
          <w:sz w:val="28"/>
          <w:szCs w:val="28"/>
        </w:rPr>
        <w:t xml:space="preserve">                  </w:t>
      </w:r>
      <w:r w:rsidRPr="00846951">
        <w:rPr>
          <w:rFonts w:ascii="LAOFONT" w:hAnsi="LAOFONT"/>
          <w:sz w:val="28"/>
          <w:szCs w:val="28"/>
        </w:rPr>
        <w:t xml:space="preserve">7no,kskritvqCF ritg1-67iyf.omao.fD </w:t>
      </w:r>
      <w:r w:rsidRPr="00846951">
        <w:rPr>
          <w:sz w:val="18"/>
          <w:szCs w:val="18"/>
        </w:rPr>
        <w:t xml:space="preserve">(C.L Cagan, ibid, P. 19) </w:t>
      </w:r>
    </w:p>
    <w:p w:rsidR="00846951" w:rsidRPr="00846951" w:rsidRDefault="00846951" w:rsidP="00846951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t xml:space="preserve">                  </w:t>
      </w:r>
      <w:r w:rsidRPr="00846951">
        <w:rPr>
          <w:rFonts w:ascii="LAOFONT" w:hAnsi="LAOFONT" w:cs="Arial"/>
          <w:sz w:val="28"/>
          <w:szCs w:val="28"/>
        </w:rPr>
        <w:t>oAo7ndkoxjPocxCvajocmh9yCD oAo7nlyjCmujmjko9t8vhC,u7;k,leraf</w:t>
      </w:r>
    </w:p>
    <w:p w:rsidR="00846951" w:rsidRPr="00846951" w:rsidRDefault="00846951" w:rsidP="00846951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t xml:space="preserve">                  </w:t>
      </w:r>
      <w:proofErr w:type="spellStart"/>
      <w:r w:rsidRPr="00846951">
        <w:rPr>
          <w:rFonts w:ascii="LAOFONT" w:hAnsi="LAOFONT" w:cs="Arial"/>
          <w:sz w:val="28"/>
          <w:szCs w:val="28"/>
        </w:rPr>
        <w:t>da</w:t>
      </w:r>
      <w:proofErr w:type="spellEnd"/>
      <w:r w:rsidRPr="00846951">
        <w:rPr>
          <w:rFonts w:ascii="LAOFONT" w:hAnsi="LAOFONT" w:cs="Arial"/>
          <w:sz w:val="28"/>
          <w:szCs w:val="28"/>
        </w:rPr>
        <w:t>[</w:t>
      </w:r>
      <w:proofErr w:type="spellStart"/>
      <w:r w:rsidRPr="00846951">
        <w:rPr>
          <w:rFonts w:ascii="LAOFONT" w:hAnsi="LAOFONT" w:cs="Arial"/>
          <w:sz w:val="28"/>
          <w:szCs w:val="28"/>
        </w:rPr>
        <w:t>dkoxPjocxC</w:t>
      </w:r>
      <w:proofErr w:type="spellEnd"/>
      <w:r w:rsidRPr="00846951">
        <w:rPr>
          <w:rFonts w:ascii="LAOFONT" w:hAnsi="LAOFONT" w:cs="Arial"/>
          <w:sz w:val="28"/>
          <w:szCs w:val="28"/>
        </w:rPr>
        <w:t xml:space="preserve">  4U,.9gdqjkgvqk.9.sj, grnjvmjko9twfh,kskritg1-67iyfg9QkK</w:t>
      </w:r>
    </w:p>
    <w:p w:rsidR="00B545DF" w:rsidRDefault="00846951" w:rsidP="00846951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t xml:space="preserve">                  </w:t>
      </w:r>
      <w:r w:rsidRPr="00846951">
        <w:rPr>
          <w:rFonts w:ascii="LAOFONT" w:hAnsi="LAOFONT" w:cs="Arial"/>
          <w:sz w:val="28"/>
          <w:szCs w:val="28"/>
        </w:rPr>
        <w:t>ritg1-6-yhorit-qo16j[qow,hdkCc0ogrnjv-e]t.-h|U0vCmjko9kd7;k,[k[grnjv</w:t>
      </w:r>
    </w:p>
    <w:p w:rsidR="00B545DF" w:rsidRDefault="00B545DF" w:rsidP="00846951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t xml:space="preserve">                  </w:t>
      </w:r>
      <w:r w:rsidR="00846951" w:rsidRPr="00846951">
        <w:rPr>
          <w:rFonts w:ascii="LAOFONT" w:hAnsi="LAOFONT" w:cs="Arial"/>
          <w:sz w:val="28"/>
          <w:szCs w:val="28"/>
        </w:rPr>
        <w:t>.shmjkomaCs]kpwfh7nofuda[dko3dfg7nvC0vCritz6hgxaog9QkDrit7iyfwfh7no,k</w:t>
      </w:r>
    </w:p>
    <w:p w:rsidR="00B545DF" w:rsidRDefault="00B545DF" w:rsidP="00846951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t xml:space="preserve">                  </w:t>
      </w:r>
      <w:r w:rsidR="00846951" w:rsidRPr="00846951">
        <w:rPr>
          <w:rFonts w:ascii="LAOFONT" w:hAnsi="LAOFONT" w:cs="Arial"/>
          <w:sz w:val="28"/>
          <w:szCs w:val="28"/>
        </w:rPr>
        <w:t>9kd7;k,</w:t>
      </w:r>
      <w:r>
        <w:rPr>
          <w:rFonts w:ascii="LAOFONT" w:hAnsi="LAOFONT" w:cs="Arial"/>
          <w:sz w:val="28"/>
          <w:szCs w:val="28"/>
        </w:rPr>
        <w:t>8kpc]</w:t>
      </w:r>
      <w:proofErr w:type="spellStart"/>
      <w:r>
        <w:rPr>
          <w:rFonts w:ascii="LAOFONT" w:hAnsi="LAOFONT" w:cs="Arial"/>
          <w:sz w:val="28"/>
          <w:szCs w:val="28"/>
        </w:rPr>
        <w:t>h;d</w:t>
      </w:r>
      <w:proofErr w:type="spellEnd"/>
      <w:r>
        <w:rPr>
          <w:rFonts w:ascii="LAOFONT" w:hAnsi="LAOFONT" w:cs="Arial"/>
          <w:sz w:val="28"/>
          <w:szCs w:val="28"/>
        </w:rPr>
        <w:t>=</w:t>
      </w:r>
      <w:proofErr w:type="spellStart"/>
      <w:r>
        <w:rPr>
          <w:rFonts w:ascii="LAOFONT" w:hAnsi="LAOFONT" w:cs="Arial"/>
          <w:sz w:val="28"/>
          <w:szCs w:val="28"/>
        </w:rPr>
        <w:t>jda</w:t>
      </w:r>
      <w:proofErr w:type="spellEnd"/>
      <w:r>
        <w:rPr>
          <w:rFonts w:ascii="LAOFONT" w:hAnsi="LAOFONT" w:cs="Arial"/>
          <w:sz w:val="28"/>
          <w:szCs w:val="28"/>
        </w:rPr>
        <w:t>[7no0Nowxg,nvCl;aoD</w:t>
      </w:r>
      <w:r w:rsidR="00846951" w:rsidRPr="00846951">
        <w:rPr>
          <w:rFonts w:ascii="LAOFONT" w:hAnsi="LAOFONT" w:cs="Arial"/>
          <w:sz w:val="28"/>
          <w:szCs w:val="28"/>
        </w:rPr>
        <w:t>ritvqCoajC16j.odE0;k0vC</w:t>
      </w:r>
    </w:p>
    <w:p w:rsidR="00B545DF" w:rsidRDefault="00B545DF" w:rsidP="00846951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t xml:space="preserve">                  </w:t>
      </w:r>
      <w:r w:rsidR="00846951" w:rsidRPr="00846951">
        <w:rPr>
          <w:rFonts w:ascii="LAOFONT" w:hAnsi="LAOFONT" w:cs="Arial"/>
          <w:sz w:val="28"/>
          <w:szCs w:val="28"/>
        </w:rPr>
        <w:t>ritz6hgxaog9Qk</w:t>
      </w:r>
      <w:r>
        <w:rPr>
          <w:rFonts w:ascii="LAOFONT" w:hAnsi="LAOFONT" w:cs="Arial"/>
          <w:sz w:val="28"/>
          <w:szCs w:val="28"/>
        </w:rPr>
        <w:t xml:space="preserve"> </w:t>
      </w:r>
      <w:r w:rsidR="00846951" w:rsidRPr="00846951">
        <w:rPr>
          <w:rFonts w:ascii="LAOFONT" w:hAnsi="LAOFONT" w:cs="Arial"/>
          <w:sz w:val="28"/>
          <w:szCs w:val="28"/>
        </w:rPr>
        <w:t>c]tvtmy4kogrnjv7;k,]vfrQo0vCmjkoD</w:t>
      </w:r>
      <w:r>
        <w:rPr>
          <w:rFonts w:ascii="LAOFONT" w:hAnsi="LAOFONT" w:cs="Arial"/>
          <w:sz w:val="28"/>
          <w:szCs w:val="28"/>
        </w:rPr>
        <w:t xml:space="preserve"> </w:t>
      </w:r>
      <w:r w:rsidR="00846951" w:rsidRPr="00846951">
        <w:rPr>
          <w:rFonts w:ascii="LAOFONT" w:hAnsi="LAOFONT" w:cs="Arial"/>
          <w:sz w:val="28"/>
          <w:szCs w:val="28"/>
        </w:rPr>
        <w:t>4hkg9QkmaCs]</w:t>
      </w:r>
      <w:proofErr w:type="spellStart"/>
      <w:r w:rsidR="00846951" w:rsidRPr="00846951">
        <w:rPr>
          <w:rFonts w:ascii="LAOFONT" w:hAnsi="LAOFONT" w:cs="Arial"/>
          <w:sz w:val="28"/>
          <w:szCs w:val="28"/>
        </w:rPr>
        <w:t>kp</w:t>
      </w:r>
      <w:proofErr w:type="spellEnd"/>
      <w:r>
        <w:rPr>
          <w:rFonts w:ascii="LAOFONT" w:hAnsi="LAOFONT" w:cs="Arial"/>
          <w:sz w:val="28"/>
          <w:szCs w:val="28"/>
        </w:rPr>
        <w:t xml:space="preserve"> </w:t>
      </w:r>
    </w:p>
    <w:p w:rsidR="00846951" w:rsidRPr="00846951" w:rsidRDefault="00B545DF" w:rsidP="00846951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t xml:space="preserve">                  </w:t>
      </w:r>
      <w:r w:rsidR="00846951" w:rsidRPr="00846951">
        <w:rPr>
          <w:rFonts w:ascii="LAOFONT" w:hAnsi="LAOFONT" w:cs="Arial"/>
          <w:sz w:val="28"/>
          <w:szCs w:val="28"/>
        </w:rPr>
        <w:t>Ia[dko-qC[aofko.sh7no,kf;hpdaoda[rit7iyfc]h;d=j9qjClc;CsklyjC-bjC16jg[NvCgmyC7n</w:t>
      </w:r>
    </w:p>
    <w:p w:rsidR="00B545DF" w:rsidRDefault="00B545DF" w:rsidP="00846951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lastRenderedPageBreak/>
        <w:t xml:space="preserve">                  </w:t>
      </w:r>
      <w:r w:rsidR="00846951" w:rsidRPr="00846951">
        <w:rPr>
          <w:rFonts w:ascii="LAOFONT" w:hAnsi="LAOFONT" w:cs="Arial"/>
          <w:sz w:val="28"/>
          <w:szCs w:val="28"/>
        </w:rPr>
        <w:t>[vjomujrit7iyf-qCl4y</w:t>
      </w:r>
      <w:r>
        <w:rPr>
          <w:rFonts w:ascii="LAOFONT" w:hAnsi="LAOFONT" w:cs="Arial"/>
          <w:sz w:val="28"/>
          <w:szCs w:val="28"/>
        </w:rPr>
        <w:t>f16j-qCxtma[16jdE0;k0vCritg9Qk</w:t>
      </w:r>
      <w:r w:rsidR="00846951" w:rsidRPr="00846951">
        <w:rPr>
          <w:rFonts w:ascii="LAOFONT" w:hAnsi="LAOFONT" w:cs="Arial"/>
          <w:sz w:val="28"/>
          <w:szCs w:val="28"/>
        </w:rPr>
        <w:t>0=9qjCgvqk.9.ljlyjCmuj16j</w:t>
      </w:r>
    </w:p>
    <w:p w:rsidR="00846951" w:rsidRDefault="00B545DF" w:rsidP="00846951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t xml:space="preserve">                  </w:t>
      </w:r>
      <w:r w:rsidR="00846951" w:rsidRPr="00846951">
        <w:rPr>
          <w:rFonts w:ascii="LAOFONT" w:hAnsi="LAOFONT" w:cs="Arial"/>
          <w:sz w:val="28"/>
          <w:szCs w:val="28"/>
        </w:rPr>
        <w:t>g[</w:t>
      </w:r>
      <w:proofErr w:type="spellStart"/>
      <w:r w:rsidR="00846951" w:rsidRPr="00846951">
        <w:rPr>
          <w:rFonts w:ascii="LAOFONT" w:hAnsi="LAOFONT" w:cs="Arial"/>
          <w:sz w:val="28"/>
          <w:szCs w:val="28"/>
        </w:rPr>
        <w:t>NvCmyC</w:t>
      </w:r>
      <w:proofErr w:type="spellEnd"/>
      <w:r>
        <w:rPr>
          <w:rFonts w:ascii="LAOFONT" w:hAnsi="LAOFONT" w:cs="Arial"/>
          <w:sz w:val="28"/>
          <w:szCs w:val="28"/>
        </w:rPr>
        <w:t>[=j</w:t>
      </w:r>
      <w:r w:rsidR="00846951" w:rsidRPr="00846951">
        <w:rPr>
          <w:rFonts w:ascii="LAOFONT" w:hAnsi="LAOFONT" w:cs="Arial"/>
          <w:sz w:val="28"/>
          <w:szCs w:val="28"/>
        </w:rPr>
        <w:t>c,jolyjC-bjC16jczjofyo3]</w:t>
      </w:r>
      <w:proofErr w:type="spellStart"/>
      <w:r w:rsidR="00846951" w:rsidRPr="00846951">
        <w:rPr>
          <w:rFonts w:ascii="LAOFONT" w:hAnsi="LAOFONT" w:cs="Arial"/>
          <w:sz w:val="28"/>
          <w:szCs w:val="28"/>
        </w:rPr>
        <w:t>dD</w:t>
      </w:r>
      <w:proofErr w:type="spellEnd"/>
      <w:r>
        <w:rPr>
          <w:rFonts w:ascii="alice_4" w:hAnsi="alice_4" w:cs="Arial"/>
        </w:rPr>
        <w:t xml:space="preserve"> </w:t>
      </w:r>
      <w:r w:rsidR="00846951" w:rsidRPr="00B545DF">
        <w:rPr>
          <w:rFonts w:ascii="LAOFONT" w:hAnsi="LAOFONT" w:cs="Arial"/>
          <w:sz w:val="28"/>
          <w:szCs w:val="28"/>
        </w:rPr>
        <w:t>X3d3]-</w:t>
      </w:r>
      <w:proofErr w:type="spellStart"/>
      <w:r w:rsidR="00846951" w:rsidRPr="00B545DF">
        <w:rPr>
          <w:rFonts w:ascii="LAOFONT" w:hAnsi="LAOFONT" w:cs="Arial"/>
          <w:sz w:val="28"/>
          <w:szCs w:val="28"/>
        </w:rPr>
        <w:t>kp</w:t>
      </w:r>
      <w:proofErr w:type="spellEnd"/>
      <w:r w:rsidR="00846951" w:rsidRPr="00B545DF">
        <w:rPr>
          <w:rFonts w:ascii="LAOFONT" w:hAnsi="LAOFONT" w:cs="Arial"/>
          <w:sz w:val="28"/>
          <w:szCs w:val="28"/>
        </w:rPr>
        <w:t xml:space="preserve"> #G !{@?</w:t>
      </w:r>
    </w:p>
    <w:p w:rsidR="00457F63" w:rsidRPr="00F75BC3" w:rsidRDefault="00457F63" w:rsidP="00906F20">
      <w:pPr>
        <w:pStyle w:val="BodyTextIndent2"/>
        <w:ind w:left="990" w:right="720" w:firstLine="0"/>
      </w:pPr>
    </w:p>
    <w:p w:rsidR="00457F63" w:rsidRPr="00F75BC3" w:rsidRDefault="00457F63">
      <w:pPr>
        <w:pStyle w:val="BodyTextIndent2"/>
        <w:ind w:right="720"/>
        <w:rPr>
          <w:sz w:val="20"/>
        </w:rPr>
      </w:pPr>
    </w:p>
    <w:p w:rsidR="00DB4130" w:rsidRPr="00DB4130" w:rsidRDefault="00DB4130" w:rsidP="00DB4130">
      <w:pPr>
        <w:jc w:val="both"/>
        <w:rPr>
          <w:rFonts w:ascii="LAOFONT" w:hAnsi="LAOFONT" w:cs="Arial"/>
          <w:sz w:val="28"/>
          <w:szCs w:val="28"/>
        </w:rPr>
      </w:pPr>
      <w:r w:rsidRPr="00DB4130">
        <w:rPr>
          <w:rFonts w:ascii="LAOFONT" w:hAnsi="LAOFONT" w:cs="Arial"/>
          <w:sz w:val="28"/>
          <w:szCs w:val="28"/>
        </w:rPr>
        <w:t>g[yjCrit7iyfK g[</w:t>
      </w:r>
      <w:proofErr w:type="spellStart"/>
      <w:r w:rsidRPr="00DB4130">
        <w:rPr>
          <w:rFonts w:ascii="LAOFONT" w:hAnsi="LAOFONT" w:cs="Arial"/>
          <w:sz w:val="28"/>
          <w:szCs w:val="28"/>
        </w:rPr>
        <w:t>yjCrit</w:t>
      </w:r>
      <w:proofErr w:type="spellEnd"/>
      <w:r w:rsidRPr="00DB4130">
        <w:rPr>
          <w:rFonts w:ascii="LAOFONT" w:hAnsi="LAOFONT" w:cs="Arial"/>
          <w:sz w:val="28"/>
          <w:szCs w:val="28"/>
        </w:rPr>
        <w:t>[5fritg9QkK 9qjC-e]t]hkC7;k,[k[0vCmjkof;hpg]nvf0vCritvqCD</w:t>
      </w:r>
    </w:p>
    <w:p w:rsidR="00DB4130" w:rsidRPr="00DB4130" w:rsidRDefault="00DB4130" w:rsidP="00DB4130">
      <w:pPr>
        <w:jc w:val="both"/>
        <w:rPr>
          <w:rFonts w:ascii="LAOFONT" w:hAnsi="LAOFONT" w:cs="Arial"/>
          <w:sz w:val="28"/>
          <w:szCs w:val="28"/>
        </w:rPr>
      </w:pPr>
      <w:r>
        <w:rPr>
          <w:rFonts w:ascii="LAOFONT" w:hAnsi="LAOFONT" w:cs="Arial"/>
          <w:sz w:val="28"/>
          <w:szCs w:val="28"/>
        </w:rPr>
        <w:t>mjkoF</w:t>
      </w:r>
      <w:r w:rsidRPr="00DB4130">
        <w:rPr>
          <w:rFonts w:ascii="LAOFONT" w:hAnsi="LAOFONT" w:cs="Arial"/>
          <w:sz w:val="28"/>
          <w:szCs w:val="28"/>
        </w:rPr>
        <w:t>31g-[Ik8</w:t>
      </w:r>
      <w:r w:rsidRPr="00DB4130">
        <w:t>(</w:t>
      </w:r>
      <w:r>
        <w:t xml:space="preserve">Joseph </w:t>
      </w:r>
      <w:r w:rsidRPr="00DB4130">
        <w:t>Hart)</w:t>
      </w:r>
      <w:r w:rsidRPr="00DB4130">
        <w:rPr>
          <w:rFonts w:ascii="LAOFONT" w:hAnsi="LAOFONT" w:cs="Arial"/>
          <w:sz w:val="28"/>
          <w:szCs w:val="28"/>
        </w:rPr>
        <w:t>wfh;jk1jkCoUF-;jCg;]kmuj7qo[k[wfhIa[g-njv.odko8kp0vCritvqCg9QkF</w:t>
      </w:r>
    </w:p>
    <w:p w:rsidR="00DB4130" w:rsidRPr="00DB4130" w:rsidRDefault="00DB4130" w:rsidP="00DB4130">
      <w:pPr>
        <w:jc w:val="both"/>
        <w:rPr>
          <w:rFonts w:ascii="LAOFONT" w:hAnsi="LAOFONT" w:cs="Arial"/>
          <w:sz w:val="28"/>
          <w:szCs w:val="28"/>
        </w:rPr>
      </w:pPr>
      <w:r w:rsidRPr="00DB4130">
        <w:rPr>
          <w:rFonts w:ascii="LAOFONT" w:hAnsi="LAOFONT" w:cs="Arial"/>
          <w:sz w:val="28"/>
          <w:szCs w:val="28"/>
        </w:rPr>
        <w:t>g0qk9twfhIa[7;k,.shvtrappt3mf.omao.fDfh;pg]nvf0vCritvqCg0qk</w:t>
      </w:r>
      <w:r>
        <w:rPr>
          <w:rFonts w:ascii="LAOFONT" w:hAnsi="LAOFONT" w:cs="Arial"/>
          <w:sz w:val="28"/>
          <w:szCs w:val="28"/>
        </w:rPr>
        <w:t xml:space="preserve"> </w:t>
      </w:r>
      <w:r w:rsidRPr="00DB4130">
        <w:rPr>
          <w:rFonts w:ascii="LAOFONT" w:hAnsi="LAOFONT" w:cs="Arial"/>
          <w:sz w:val="28"/>
          <w:szCs w:val="28"/>
        </w:rPr>
        <w:t>9yjCwfhIa[7;k,g-njv7;k,]</w:t>
      </w:r>
      <w:proofErr w:type="spellStart"/>
      <w:r w:rsidRPr="00DB4130">
        <w:rPr>
          <w:rFonts w:ascii="LAOFONT" w:hAnsi="LAOFONT" w:cs="Arial"/>
          <w:sz w:val="28"/>
          <w:szCs w:val="28"/>
        </w:rPr>
        <w:t>vfD</w:t>
      </w:r>
      <w:proofErr w:type="spellEnd"/>
    </w:p>
    <w:p w:rsidR="00DB4130" w:rsidRPr="00DB4130" w:rsidRDefault="00DB4130" w:rsidP="00DB4130">
      <w:pPr>
        <w:jc w:val="both"/>
        <w:rPr>
          <w:rFonts w:ascii="Arial" w:hAnsi="Arial" w:cs="Arial"/>
        </w:rPr>
      </w:pPr>
      <w:r w:rsidRPr="00DB4130">
        <w:rPr>
          <w:rFonts w:ascii="Arial" w:hAnsi="Arial" w:cs="Arial"/>
          <w:sz w:val="18"/>
          <w:szCs w:val="18"/>
        </w:rPr>
        <w:t>( "The moment a Sinner Believes" by Joseph Hart, 1712-1768)</w:t>
      </w:r>
    </w:p>
    <w:p w:rsidR="00DB4130" w:rsidRPr="00DB4130" w:rsidRDefault="00DB4130" w:rsidP="00DB4130">
      <w:pPr>
        <w:jc w:val="both"/>
        <w:rPr>
          <w:rFonts w:ascii="LAOFONT" w:hAnsi="LAOFONT" w:cs="Arial"/>
          <w:sz w:val="28"/>
          <w:szCs w:val="28"/>
        </w:rPr>
      </w:pPr>
      <w:r w:rsidRPr="00DB4130">
        <w:rPr>
          <w:rFonts w:ascii="LAOFONT" w:hAnsi="LAOFONT" w:cs="Arial"/>
          <w:sz w:val="28"/>
          <w:szCs w:val="28"/>
        </w:rPr>
        <w:t>oAo7nlyjCmujgduf0Boda[</w:t>
      </w:r>
      <w:proofErr w:type="spellStart"/>
      <w:r w:rsidRPr="00DB4130">
        <w:rPr>
          <w:rFonts w:ascii="LAOFONT" w:hAnsi="LAOFONT" w:cs="Arial"/>
          <w:sz w:val="28"/>
          <w:szCs w:val="28"/>
        </w:rPr>
        <w:t>mjko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ltgxug9o(Spurgeon)  oAo7nlyjCmujgduf0Voda[ fiDg7gdo </w:t>
      </w:r>
      <w:r w:rsidRPr="00DB4130">
        <w:t>(Dr. Cagan)</w:t>
      </w:r>
      <w:r w:rsidRPr="00DB4130">
        <w:rPr>
          <w:rFonts w:ascii="LAOFONT" w:hAnsi="LAOFONT" w:cs="Arial"/>
        </w:rPr>
        <w:t xml:space="preserve"> </w:t>
      </w:r>
      <w:r w:rsidRPr="00DB4130">
        <w:rPr>
          <w:rFonts w:ascii="LAOFONT" w:hAnsi="LAOFONT" w:cs="Arial"/>
          <w:sz w:val="28"/>
          <w:szCs w:val="28"/>
        </w:rPr>
        <w:t>c]toAo7nljyCmugduf0Boda[</w:t>
      </w:r>
      <w:proofErr w:type="spellStart"/>
      <w:r w:rsidRPr="00DB4130">
        <w:rPr>
          <w:rFonts w:ascii="LAOFONT" w:hAnsi="LAOFONT" w:cs="Arial"/>
          <w:sz w:val="28"/>
          <w:szCs w:val="28"/>
        </w:rPr>
        <w:t>mjko</w:t>
      </w:r>
      <w:proofErr w:type="spellEnd"/>
      <w:r w:rsidRPr="00DB4130">
        <w:rPr>
          <w:rFonts w:ascii="LAOFONT" w:hAnsi="LAOFONT" w:cs="Arial"/>
          <w:sz w:val="28"/>
          <w:szCs w:val="28"/>
        </w:rPr>
        <w:t>{ mjko9t8hvCwfxtgluosohkda[rit7iyfz6hfe]qC1j6grnjvmjko9twfh-e]t</w:t>
      </w:r>
    </w:p>
    <w:p w:rsidR="00DB4130" w:rsidRPr="00DB4130" w:rsidRDefault="00DB4130" w:rsidP="00DB4130">
      <w:pPr>
        <w:jc w:val="both"/>
        <w:rPr>
          <w:rFonts w:ascii="LAOFONT" w:hAnsi="LAOFONT" w:cs="Arial"/>
          <w:sz w:val="28"/>
          <w:szCs w:val="28"/>
        </w:rPr>
      </w:pPr>
      <w:r w:rsidRPr="00DB4130">
        <w:rPr>
          <w:rFonts w:ascii="LAOFONT" w:hAnsi="LAOFONT" w:cs="Arial"/>
          <w:sz w:val="28"/>
          <w:szCs w:val="28"/>
        </w:rPr>
        <w:t>8q;mjko.shltvkfxklt9kd7;k,[k[fh;pdkogvqkg]nvf0vCritvqCgxaog7njvC[6-kK</w:t>
      </w:r>
    </w:p>
    <w:p w:rsidR="009143E2" w:rsidRPr="00F75BC3" w:rsidRDefault="009143E2" w:rsidP="009143E2">
      <w:pPr>
        <w:pStyle w:val="BodyText"/>
        <w:rPr>
          <w:sz w:val="16"/>
          <w:szCs w:val="16"/>
        </w:rPr>
      </w:pPr>
    </w:p>
    <w:p w:rsidR="00DB4130" w:rsidRPr="00DB4130" w:rsidRDefault="00DB4130" w:rsidP="00DB4130">
      <w:pPr>
        <w:jc w:val="both"/>
        <w:rPr>
          <w:rFonts w:ascii="LAOFONT" w:hAnsi="LAOFONT" w:cs="Arial"/>
          <w:b/>
          <w:bCs/>
          <w:sz w:val="28"/>
          <w:szCs w:val="28"/>
        </w:rPr>
      </w:pPr>
      <w:r>
        <w:rPr>
          <w:rFonts w:ascii="LAOFONT" w:hAnsi="LAOFONT" w:cs="Arial"/>
          <w:b/>
          <w:bCs/>
          <w:sz w:val="28"/>
          <w:szCs w:val="28"/>
        </w:rPr>
        <w:t xml:space="preserve">                                 </w:t>
      </w:r>
      <w:r w:rsidRPr="00DB4130">
        <w:rPr>
          <w:rFonts w:ascii="LAOFONT" w:hAnsi="LAOFONT" w:cs="Arial"/>
          <w:b/>
          <w:bCs/>
          <w:sz w:val="28"/>
          <w:szCs w:val="28"/>
        </w:rPr>
        <w:t>X9q[.</w:t>
      </w:r>
      <w:proofErr w:type="spellStart"/>
      <w:r w:rsidRPr="00DB4130">
        <w:rPr>
          <w:rFonts w:ascii="LAOFONT" w:hAnsi="LAOFONT" w:cs="Arial"/>
          <w:b/>
          <w:bCs/>
          <w:sz w:val="28"/>
          <w:szCs w:val="28"/>
        </w:rPr>
        <w:t>odkogmlok</w:t>
      </w:r>
      <w:proofErr w:type="spellEnd"/>
      <w:r w:rsidRPr="00DB4130">
        <w:rPr>
          <w:rFonts w:ascii="LAOFONT" w:hAnsi="LAOFONT" w:cs="Arial"/>
          <w:b/>
          <w:bCs/>
          <w:sz w:val="28"/>
          <w:szCs w:val="28"/>
        </w:rPr>
        <w:t>?</w:t>
      </w:r>
    </w:p>
    <w:p w:rsidR="00DB4130" w:rsidRPr="00DB4130" w:rsidRDefault="00DB4130" w:rsidP="00DB4130">
      <w:pPr>
        <w:jc w:val="both"/>
        <w:rPr>
          <w:rFonts w:ascii="Arial" w:hAnsi="Arial" w:cs="Arial"/>
          <w:sz w:val="24"/>
          <w:szCs w:val="24"/>
        </w:rPr>
      </w:pPr>
      <w:proofErr w:type="spellStart"/>
      <w:r w:rsidRPr="00DB4130">
        <w:rPr>
          <w:rFonts w:ascii="LAOFONT" w:hAnsi="LAOFONT" w:cs="Arial"/>
          <w:sz w:val="28"/>
          <w:szCs w:val="28"/>
        </w:rPr>
        <w:t>mj</w:t>
      </w:r>
      <w:r>
        <w:rPr>
          <w:rFonts w:ascii="LAOFONT" w:hAnsi="LAOFONT" w:cs="Arial"/>
          <w:sz w:val="28"/>
          <w:szCs w:val="28"/>
        </w:rPr>
        <w:t>kolk,kfvjko</w:t>
      </w:r>
      <w:proofErr w:type="spellEnd"/>
      <w:r>
        <w:rPr>
          <w:rFonts w:ascii="LAOFONT" w:hAnsi="LAOFONT" w:cs="Arial"/>
          <w:sz w:val="28"/>
          <w:szCs w:val="28"/>
        </w:rPr>
        <w:t xml:space="preserve">[qfgmlok0vCmkjo </w:t>
      </w:r>
      <w:proofErr w:type="spellStart"/>
      <w:r>
        <w:rPr>
          <w:rFonts w:ascii="LAOFONT" w:hAnsi="LAOFONT" w:cs="Arial"/>
          <w:sz w:val="28"/>
          <w:szCs w:val="28"/>
        </w:rPr>
        <w:t>fiD</w:t>
      </w:r>
      <w:proofErr w:type="spellEnd"/>
      <w:r>
        <w:rPr>
          <w:rFonts w:ascii="LAOFONT" w:hAnsi="LAOFONT" w:cs="Arial"/>
          <w:sz w:val="28"/>
          <w:szCs w:val="28"/>
        </w:rPr>
        <w:t xml:space="preserve"> </w:t>
      </w:r>
      <w:proofErr w:type="spellStart"/>
      <w:r>
        <w:rPr>
          <w:rFonts w:ascii="LAOFONT" w:hAnsi="LAOFONT" w:cs="Arial"/>
          <w:sz w:val="28"/>
          <w:szCs w:val="28"/>
        </w:rPr>
        <w:t>Ijk</w:t>
      </w:r>
      <w:r w:rsidRPr="00DB4130">
        <w:rPr>
          <w:rFonts w:ascii="LAOFONT" w:hAnsi="LAOFONT" w:cs="Arial"/>
          <w:sz w:val="28"/>
          <w:szCs w:val="28"/>
        </w:rPr>
        <w:t>,g,ul</w:t>
      </w:r>
      <w:proofErr w:type="spellEnd"/>
      <w:r w:rsidRPr="00A42B22">
        <w:rPr>
          <w:rFonts w:ascii="alice_4" w:hAnsi="alice_4" w:cs="Arial"/>
        </w:rPr>
        <w:t xml:space="preserve"> </w:t>
      </w:r>
      <w:r>
        <w:rPr>
          <w:rFonts w:ascii="Arial" w:hAnsi="Arial" w:cs="Arial"/>
        </w:rPr>
        <w:t>(</w:t>
      </w:r>
      <w:proofErr w:type="spellStart"/>
      <w:r>
        <w:rPr>
          <w:rFonts w:ascii="Arial" w:hAnsi="Arial" w:cs="Arial"/>
        </w:rPr>
        <w:t>Dr.</w:t>
      </w:r>
      <w:r w:rsidRPr="00A42B22">
        <w:rPr>
          <w:rFonts w:ascii="Arial" w:hAnsi="Arial" w:cs="Arial"/>
        </w:rPr>
        <w:t>Hymers</w:t>
      </w:r>
      <w:proofErr w:type="spellEnd"/>
      <w:r w:rsidRPr="00A42B22">
        <w:rPr>
          <w:rFonts w:ascii="Arial" w:hAnsi="Arial" w:cs="Arial"/>
        </w:rPr>
        <w:t>)</w:t>
      </w:r>
      <w:r w:rsidRPr="00A42B22">
        <w:rPr>
          <w:rFonts w:ascii="alice_4" w:hAnsi="alice_4" w:cs="Arial"/>
        </w:rPr>
        <w:t xml:space="preserve"> </w:t>
      </w:r>
      <w:r w:rsidRPr="00DB4130">
        <w:rPr>
          <w:rFonts w:ascii="LAOFONT" w:hAnsi="LAOFONT" w:cs="Arial"/>
          <w:sz w:val="28"/>
          <w:szCs w:val="28"/>
        </w:rPr>
        <w:t xml:space="preserve">m5dvkmyf.ovyog8ucoa8 </w:t>
      </w:r>
      <w:r w:rsidRPr="00DB4130">
        <w:rPr>
          <w:sz w:val="24"/>
          <w:szCs w:val="24"/>
        </w:rPr>
        <w:t>(internet)</w:t>
      </w:r>
    </w:p>
    <w:p w:rsidR="00DB4130" w:rsidRPr="00A42B22" w:rsidRDefault="00DB4130" w:rsidP="00DB4130">
      <w:pPr>
        <w:jc w:val="both"/>
        <w:rPr>
          <w:rFonts w:ascii="alice_4" w:hAnsi="alice_4" w:cs="Arial"/>
        </w:rPr>
      </w:pPr>
      <w:proofErr w:type="spellStart"/>
      <w:r w:rsidRPr="00DB4130">
        <w:rPr>
          <w:rFonts w:ascii="LAOFONT" w:hAnsi="LAOFONT" w:cs="Arial"/>
          <w:sz w:val="28"/>
          <w:szCs w:val="28"/>
        </w:rPr>
        <w:t>m</w:t>
      </w:r>
      <w:r>
        <w:rPr>
          <w:rFonts w:ascii="alice_4" w:hAnsi="alice_4" w:cs="Arial"/>
          <w:sz w:val="28"/>
          <w:szCs w:val="28"/>
        </w:rPr>
        <w:t>uj</w:t>
      </w:r>
      <w:proofErr w:type="spellEnd"/>
      <w:r w:rsidRPr="00A42B22">
        <w:rPr>
          <w:rFonts w:ascii="alice_4" w:hAnsi="alice_4" w:cs="Arial"/>
        </w:rPr>
        <w:t xml:space="preserve"> </w:t>
      </w:r>
      <w:r w:rsidRPr="00A42B22">
        <w:rPr>
          <w:rFonts w:ascii="Arial" w:hAnsi="Arial" w:cs="Arial"/>
        </w:rPr>
        <w:t>at www.realconversion.com "Sermon Manuscripts."</w:t>
      </w:r>
    </w:p>
    <w:p w:rsidR="00DB4130" w:rsidRPr="00A42B22" w:rsidRDefault="00DB4130" w:rsidP="00DB4130">
      <w:pPr>
        <w:jc w:val="both"/>
        <w:rPr>
          <w:rFonts w:ascii="alice_4" w:hAnsi="alice_4" w:cs="Arial"/>
        </w:rPr>
      </w:pPr>
      <w:r w:rsidRPr="00A42B22">
        <w:rPr>
          <w:rFonts w:ascii="alice_4" w:hAnsi="alice_4" w:cs="Arial"/>
        </w:rPr>
        <w:tab/>
      </w:r>
      <w:r w:rsidRPr="00A42B22">
        <w:rPr>
          <w:rFonts w:ascii="alice_4" w:hAnsi="alice_4" w:cs="Arial"/>
        </w:rPr>
        <w:tab/>
      </w:r>
      <w:r w:rsidRPr="00A42B22">
        <w:rPr>
          <w:rFonts w:ascii="alice_4" w:hAnsi="alice_4" w:cs="Arial"/>
        </w:rPr>
        <w:tab/>
      </w:r>
    </w:p>
    <w:p w:rsidR="00DB4130" w:rsidRPr="00A42B22" w:rsidRDefault="00DB4130" w:rsidP="00DB4130">
      <w:pPr>
        <w:jc w:val="both"/>
        <w:rPr>
          <w:rFonts w:ascii="alice_4" w:hAnsi="alice_4" w:cs="Arial"/>
        </w:rPr>
      </w:pPr>
    </w:p>
    <w:p w:rsidR="00DB4130" w:rsidRPr="00A42B22" w:rsidRDefault="00DB4130" w:rsidP="00DB4130">
      <w:pPr>
        <w:jc w:val="both"/>
        <w:rPr>
          <w:rFonts w:ascii="Arial" w:hAnsi="Arial" w:cs="Arial"/>
        </w:rPr>
      </w:pPr>
      <w:r w:rsidRPr="00DB4130">
        <w:rPr>
          <w:rFonts w:ascii="LAOFONT" w:hAnsi="LAOFONT" w:cs="Arial"/>
          <w:sz w:val="28"/>
          <w:szCs w:val="28"/>
        </w:rPr>
        <w:t>vt4y4kodvjogmlok 3fpmjko</w:t>
      </w:r>
      <w:r w:rsidRPr="00A42B22">
        <w:rPr>
          <w:rFonts w:ascii="alice_4" w:hAnsi="alice_4" w:cs="Arial"/>
        </w:rPr>
        <w:t xml:space="preserve"> </w:t>
      </w:r>
      <w:r w:rsidRPr="00A42B22">
        <w:t xml:space="preserve">Dr. </w:t>
      </w:r>
      <w:proofErr w:type="spellStart"/>
      <w:r w:rsidRPr="00A42B22">
        <w:t>Kreighton</w:t>
      </w:r>
      <w:proofErr w:type="spellEnd"/>
      <w:r w:rsidRPr="00A42B22">
        <w:t xml:space="preserve"> L. Chan.</w:t>
      </w:r>
    </w:p>
    <w:p w:rsidR="00DB4130" w:rsidRPr="00A42B22" w:rsidRDefault="00DB4130" w:rsidP="00DB4130">
      <w:pPr>
        <w:jc w:val="both"/>
        <w:rPr>
          <w:rFonts w:ascii="Arial" w:hAnsi="Arial" w:cs="Arial"/>
        </w:rPr>
      </w:pPr>
      <w:proofErr w:type="spellStart"/>
      <w:r w:rsidRPr="00DB4130">
        <w:rPr>
          <w:rFonts w:ascii="LAOFONT" w:hAnsi="LAOFONT" w:cs="Arial"/>
          <w:sz w:val="28"/>
          <w:szCs w:val="28"/>
        </w:rPr>
        <w:t>IvhCgrCfjP;djvodkogmlok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3fpmjko</w:t>
      </w:r>
      <w:r w:rsidRPr="00A42B22">
        <w:rPr>
          <w:rFonts w:ascii="Arial" w:hAnsi="Arial" w:cs="Arial"/>
        </w:rPr>
        <w:t xml:space="preserve"> Mr. Benjamin Kincaid Griffith:</w:t>
      </w:r>
    </w:p>
    <w:p w:rsidR="00DB4130" w:rsidRPr="00A42B22" w:rsidRDefault="00DB4130" w:rsidP="00DB4130">
      <w:pPr>
        <w:jc w:val="both"/>
      </w:pPr>
      <w:proofErr w:type="spellStart"/>
      <w:r w:rsidRPr="00DB4130">
        <w:rPr>
          <w:rFonts w:ascii="LAOFONT" w:hAnsi="LAOFONT" w:cs="Arial"/>
          <w:sz w:val="28"/>
          <w:szCs w:val="28"/>
        </w:rPr>
        <w:t>grC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</w:t>
      </w:r>
      <w:r w:rsidRPr="00DB4130">
        <w:rPr>
          <w:sz w:val="28"/>
          <w:szCs w:val="28"/>
        </w:rPr>
        <w:t xml:space="preserve">" </w:t>
      </w:r>
      <w:r w:rsidRPr="00DB4130">
        <w:rPr>
          <w:rFonts w:ascii="LAOFONT" w:hAnsi="LAOFONT" w:cs="Arial"/>
          <w:sz w:val="28"/>
          <w:szCs w:val="28"/>
        </w:rPr>
        <w:t>rit75oritg9Qk</w:t>
      </w:r>
      <w:r w:rsidRPr="00DB4130">
        <w:rPr>
          <w:sz w:val="28"/>
          <w:szCs w:val="28"/>
        </w:rPr>
        <w:t>"</w:t>
      </w:r>
      <w:r w:rsidRPr="00A42B22">
        <w:t xml:space="preserve">  Amazing Grace" (by John Newton, 1725-1807)</w:t>
      </w:r>
    </w:p>
    <w:p w:rsidR="00DB4130" w:rsidRPr="00A42B22" w:rsidRDefault="00DB4130" w:rsidP="00DB4130">
      <w:pPr>
        <w:jc w:val="both"/>
        <w:rPr>
          <w:rFonts w:ascii="alice_4" w:hAnsi="alice_4" w:cs="Arial"/>
          <w:b/>
          <w:bCs/>
        </w:rPr>
      </w:pP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alice_4" w:hAnsi="alice_4" w:cs="Arial"/>
          <w:b/>
          <w:bCs/>
        </w:rPr>
        <w:tab/>
      </w:r>
    </w:p>
    <w:p w:rsidR="00DB4130" w:rsidRPr="00DB4130" w:rsidRDefault="00DB4130" w:rsidP="00DB4130">
      <w:pPr>
        <w:jc w:val="both"/>
        <w:rPr>
          <w:rFonts w:ascii="LAOFONT" w:hAnsi="LAOFONT" w:cs="Arial"/>
          <w:sz w:val="22"/>
          <w:szCs w:val="22"/>
        </w:rPr>
      </w:pP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alice_4" w:hAnsi="alice_4" w:cs="Arial"/>
          <w:b/>
          <w:bCs/>
        </w:rPr>
        <w:tab/>
      </w:r>
      <w:r w:rsidRPr="00DB4130">
        <w:rPr>
          <w:rFonts w:ascii="LAOFONT" w:hAnsi="LAOFONT" w:cs="Arial"/>
          <w:sz w:val="32"/>
          <w:szCs w:val="32"/>
        </w:rPr>
        <w:t>37CIkjC0vC</w:t>
      </w:r>
    </w:p>
    <w:p w:rsidR="00DB4130" w:rsidRPr="00A42B22" w:rsidRDefault="00DB4130" w:rsidP="00DB4130">
      <w:pPr>
        <w:jc w:val="both"/>
        <w:rPr>
          <w:rFonts w:ascii="alice_4" w:hAnsi="alice_4" w:cs="Arial"/>
          <w:b/>
          <w:bCs/>
        </w:rPr>
      </w:pPr>
    </w:p>
    <w:p w:rsidR="00DB4130" w:rsidRPr="00A42B22" w:rsidRDefault="00DB4130" w:rsidP="00DB4130">
      <w:pPr>
        <w:jc w:val="both"/>
        <w:rPr>
          <w:rFonts w:ascii="LAOFONT" w:hAnsi="LAOFONT" w:cs="Arial"/>
          <w:b/>
          <w:bCs/>
        </w:rPr>
      </w:pP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LAOFONT" w:hAnsi="LAOFONT" w:cs="Arial"/>
          <w:b/>
          <w:bCs/>
          <w:sz w:val="28"/>
          <w:szCs w:val="28"/>
        </w:rPr>
        <w:t>dkoxPjocxCmujcmh9yC { ]5homu  @W!W</w:t>
      </w:r>
    </w:p>
    <w:p w:rsidR="00DB4130" w:rsidRPr="00A42B22" w:rsidRDefault="00DB4130" w:rsidP="00DB4130">
      <w:pPr>
        <w:jc w:val="both"/>
        <w:rPr>
          <w:rFonts w:ascii="alice_4" w:hAnsi="alice_4" w:cs="Arial"/>
          <w:b/>
          <w:bCs/>
        </w:rPr>
      </w:pPr>
    </w:p>
    <w:p w:rsidR="00DB4130" w:rsidRPr="00A42B22" w:rsidRDefault="00DB4130" w:rsidP="00DB4130">
      <w:pPr>
        <w:jc w:val="both"/>
        <w:rPr>
          <w:rFonts w:ascii="Arial" w:hAnsi="Arial" w:cs="Arial"/>
        </w:rPr>
      </w:pP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alice_4" w:hAnsi="alice_4" w:cs="Arial"/>
          <w:b/>
          <w:bCs/>
        </w:rPr>
        <w:tab/>
      </w:r>
      <w:r w:rsidRPr="00A42B22">
        <w:rPr>
          <w:rFonts w:ascii="alice_4" w:hAnsi="alice_4" w:cs="Arial"/>
          <w:b/>
          <w:bCs/>
        </w:rPr>
        <w:tab/>
      </w:r>
      <w:r w:rsidRPr="00DB4130">
        <w:rPr>
          <w:rFonts w:ascii="LAOFONT" w:hAnsi="LAOFONT" w:cs="Arial"/>
          <w:b/>
          <w:bCs/>
          <w:sz w:val="28"/>
          <w:szCs w:val="28"/>
        </w:rPr>
        <w:t>3fpmjkoG</w:t>
      </w:r>
      <w:r w:rsidRPr="00A42B22">
        <w:rPr>
          <w:rFonts w:ascii="alice_4" w:hAnsi="alice_4" w:cs="Arial"/>
          <w:b/>
          <w:bCs/>
        </w:rPr>
        <w:t xml:space="preserve">  </w:t>
      </w:r>
      <w:r w:rsidRPr="00A42B22">
        <w:t>Dr. R. L. Hymers, Jr.</w:t>
      </w:r>
    </w:p>
    <w:p w:rsidR="00DB4130" w:rsidRPr="00A42B22" w:rsidRDefault="00DB4130" w:rsidP="00DB4130">
      <w:pPr>
        <w:jc w:val="both"/>
        <w:rPr>
          <w:rFonts w:ascii="Arial" w:hAnsi="Arial" w:cs="Arial"/>
        </w:rPr>
      </w:pPr>
    </w:p>
    <w:p w:rsidR="00DB4130" w:rsidRPr="00DB4130" w:rsidRDefault="006C4479" w:rsidP="00DB4130">
      <w:pPr>
        <w:jc w:val="both"/>
        <w:rPr>
          <w:rFonts w:ascii="LAOFONT" w:hAnsi="LAOFONT" w:cs="Arial"/>
          <w:sz w:val="28"/>
          <w:szCs w:val="28"/>
        </w:rPr>
      </w:pPr>
      <w:r w:rsidRPr="00DB4130">
        <w:rPr>
          <w:rFonts w:ascii="LAOFONT" w:hAnsi="LAOFONT" w:cs="Arial"/>
          <w:sz w:val="28"/>
          <w:szCs w:val="28"/>
        </w:rPr>
        <w:t>&lt;</w:t>
      </w:r>
      <w:r w:rsidR="00DB4130" w:rsidRPr="00DB4130">
        <w:rPr>
          <w:rFonts w:ascii="LAOFONT" w:hAnsi="LAOFONT" w:cs="Arial"/>
          <w:sz w:val="28"/>
          <w:szCs w:val="28"/>
        </w:rPr>
        <w:t>9yCc]</w:t>
      </w:r>
      <w:proofErr w:type="spellStart"/>
      <w:r w:rsidR="00DB4130" w:rsidRPr="00DB4130">
        <w:rPr>
          <w:rFonts w:ascii="LAOFONT" w:hAnsi="LAOFONT" w:cs="Arial"/>
          <w:sz w:val="28"/>
          <w:szCs w:val="28"/>
        </w:rPr>
        <w:t>h;gIqkdjk;cdjmjkoF</w:t>
      </w:r>
      <w:proofErr w:type="spellEnd"/>
      <w:r w:rsidR="00DB4130" w:rsidRPr="00DB4130">
        <w:rPr>
          <w:rFonts w:ascii="LAOFONT" w:hAnsi="LAOFONT" w:cs="Arial"/>
          <w:sz w:val="28"/>
          <w:szCs w:val="28"/>
        </w:rPr>
        <w:t xml:space="preserve"> pqdg;Aor;dg9Qk4ndxPjocxC c]t </w:t>
      </w:r>
      <w:proofErr w:type="spellStart"/>
      <w:r w:rsidR="00DB4130" w:rsidRPr="00DB4130">
        <w:rPr>
          <w:rFonts w:ascii="LAOFONT" w:hAnsi="LAOFONT" w:cs="Arial"/>
          <w:sz w:val="28"/>
          <w:szCs w:val="28"/>
        </w:rPr>
        <w:t>dkogxaogs,nvogfadovhpF</w:t>
      </w:r>
      <w:proofErr w:type="spellEnd"/>
    </w:p>
    <w:p w:rsidR="00DB4130" w:rsidRPr="00DB4130" w:rsidRDefault="00DB4130" w:rsidP="00DB4130">
      <w:pPr>
        <w:jc w:val="both"/>
        <w:rPr>
          <w:rFonts w:ascii="LAOFONT" w:hAnsi="LAOFONT" w:cs="Arial"/>
          <w:sz w:val="28"/>
          <w:szCs w:val="28"/>
        </w:rPr>
      </w:pPr>
      <w:r w:rsidRPr="00DB4130">
        <w:rPr>
          <w:rFonts w:ascii="LAOFONT" w:hAnsi="LAOFONT" w:cs="Arial"/>
          <w:sz w:val="28"/>
          <w:szCs w:val="28"/>
        </w:rPr>
        <w:t>r;dg9Qk9tg0Qkwx.oik-vkok9adcsjCl;ao[=</w:t>
      </w:r>
      <w:proofErr w:type="spellStart"/>
      <w:r w:rsidRPr="00DB4130">
        <w:rPr>
          <w:rFonts w:ascii="LAOFONT" w:hAnsi="LAOFONT" w:cs="Arial"/>
          <w:sz w:val="28"/>
          <w:szCs w:val="28"/>
        </w:rPr>
        <w:t>jwfh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&lt; </w:t>
      </w:r>
      <w:proofErr w:type="spellStart"/>
      <w:r w:rsidRPr="00DB4130">
        <w:rPr>
          <w:rFonts w:ascii="LAOFONT" w:hAnsi="LAOFONT" w:cs="Arial"/>
          <w:sz w:val="28"/>
          <w:szCs w:val="28"/>
        </w:rPr>
        <w:t>X,afmkp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!)G #?</w:t>
      </w:r>
    </w:p>
    <w:p w:rsidR="00DB4130" w:rsidRPr="00A42B22" w:rsidRDefault="00DB4130" w:rsidP="00DB4130">
      <w:pPr>
        <w:jc w:val="both"/>
        <w:rPr>
          <w:rFonts w:ascii="alice_4" w:hAnsi="alice_4" w:cs="Arial"/>
        </w:rPr>
      </w:pPr>
    </w:p>
    <w:p w:rsidR="00DB4130" w:rsidRPr="00DB4130" w:rsidRDefault="00DB4130" w:rsidP="00DB4130">
      <w:pPr>
        <w:jc w:val="both"/>
        <w:rPr>
          <w:rFonts w:ascii="alice_4" w:hAnsi="alice_4" w:cs="Arial"/>
          <w:sz w:val="28"/>
          <w:szCs w:val="28"/>
        </w:rPr>
      </w:pPr>
      <w:r w:rsidRPr="00DB4130">
        <w:t>I.</w:t>
      </w:r>
      <w:r w:rsidRPr="00DB4130">
        <w:rPr>
          <w:rFonts w:ascii="LAOFONT" w:hAnsi="LAOFONT" w:cs="Arial"/>
          <w:sz w:val="28"/>
          <w:szCs w:val="28"/>
        </w:rPr>
        <w:t xml:space="preserve">  </w:t>
      </w:r>
      <w:r w:rsidR="006C4479">
        <w:rPr>
          <w:rFonts w:ascii="LAOFONT" w:hAnsi="LAOFONT" w:cs="Arial"/>
          <w:sz w:val="28"/>
          <w:szCs w:val="28"/>
        </w:rPr>
        <w:t xml:space="preserve">  </w:t>
      </w:r>
      <w:proofErr w:type="spellStart"/>
      <w:r w:rsidRPr="00DB4130">
        <w:rPr>
          <w:rFonts w:ascii="LAOFONT" w:hAnsi="LAOFONT" w:cs="Arial"/>
          <w:sz w:val="28"/>
          <w:szCs w:val="28"/>
        </w:rPr>
        <w:t>xtdkomuobjCF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 mjkovk9t,k3[</w:t>
      </w:r>
      <w:proofErr w:type="spellStart"/>
      <w:r w:rsidRPr="00DB4130">
        <w:rPr>
          <w:rFonts w:ascii="LAOFONT" w:hAnsi="LAOFONT" w:cs="Arial"/>
          <w:sz w:val="28"/>
          <w:szCs w:val="28"/>
        </w:rPr>
        <w:t>ff;hpgsfzqos</w:t>
      </w:r>
      <w:proofErr w:type="spellEnd"/>
      <w:r w:rsidRPr="00DB4130">
        <w:rPr>
          <w:rFonts w:ascii="LAOFONT" w:hAnsi="LAOFONT" w:cs="Arial"/>
          <w:sz w:val="28"/>
          <w:szCs w:val="28"/>
        </w:rPr>
        <w:t>]kp1jkCs]kpdqj;,k3[</w:t>
      </w:r>
      <w:proofErr w:type="spellStart"/>
      <w:r w:rsidRPr="00DB4130">
        <w:rPr>
          <w:rFonts w:ascii="LAOFONT" w:hAnsi="LAOFONT" w:cs="Arial"/>
          <w:sz w:val="28"/>
          <w:szCs w:val="28"/>
        </w:rPr>
        <w:t>fdkoxPjocxC</w:t>
      </w:r>
      <w:r w:rsidRPr="00DB4130">
        <w:rPr>
          <w:rFonts w:ascii="alice_4" w:hAnsi="alice_4" w:cs="Arial"/>
          <w:sz w:val="28"/>
          <w:szCs w:val="28"/>
        </w:rPr>
        <w:t>D</w:t>
      </w:r>
      <w:proofErr w:type="spellEnd"/>
      <w:r w:rsidRPr="00DB4130">
        <w:rPr>
          <w:rFonts w:ascii="alice_4" w:hAnsi="alice_4" w:cs="Arial"/>
          <w:sz w:val="28"/>
          <w:szCs w:val="28"/>
        </w:rPr>
        <w:t xml:space="preserve"> </w:t>
      </w:r>
    </w:p>
    <w:p w:rsidR="00DB4130" w:rsidRPr="00DB4130" w:rsidRDefault="00DB4130" w:rsidP="00DB4130">
      <w:pPr>
        <w:jc w:val="both"/>
        <w:rPr>
          <w:rFonts w:ascii="LAOFONT" w:hAnsi="LAOFONT" w:cs="Arial"/>
          <w:b/>
          <w:bCs/>
          <w:sz w:val="28"/>
          <w:szCs w:val="28"/>
        </w:rPr>
      </w:pPr>
      <w:r w:rsidRPr="00DB4130">
        <w:t>II</w:t>
      </w:r>
      <w:r>
        <w:t>.</w:t>
      </w:r>
      <w:r w:rsidRPr="00DB4130">
        <w:rPr>
          <w:rFonts w:ascii="LAOFONT" w:hAnsi="LAOFONT" w:cs="Arial"/>
          <w:sz w:val="28"/>
          <w:szCs w:val="28"/>
        </w:rPr>
        <w:t xml:space="preserve">  </w:t>
      </w:r>
      <w:r w:rsidR="006C4479">
        <w:rPr>
          <w:rFonts w:ascii="LAOFONT" w:hAnsi="LAOFONT" w:cs="Arial"/>
          <w:sz w:val="28"/>
          <w:szCs w:val="28"/>
        </w:rPr>
        <w:t xml:space="preserve"> </w:t>
      </w:r>
      <w:proofErr w:type="spellStart"/>
      <w:r w:rsidRPr="00DB4130">
        <w:rPr>
          <w:rFonts w:ascii="LAOFONT" w:hAnsi="LAOFONT" w:cs="Arial"/>
          <w:sz w:val="28"/>
          <w:szCs w:val="28"/>
        </w:rPr>
        <w:t>xtdkomulvCF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</w:t>
      </w:r>
      <w:proofErr w:type="spellStart"/>
      <w:r w:rsidRPr="00DB4130">
        <w:rPr>
          <w:rFonts w:ascii="LAOFONT" w:hAnsi="LAOFONT" w:cs="Arial"/>
          <w:sz w:val="28"/>
          <w:szCs w:val="28"/>
        </w:rPr>
        <w:t>mjkog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]U,8Qo;jkritg9Qk,u9yC </w:t>
      </w:r>
      <w:proofErr w:type="spellStart"/>
      <w:r w:rsidRPr="00DB4130">
        <w:rPr>
          <w:rFonts w:ascii="LAOFONT" w:hAnsi="LAOFONT" w:cs="Arial"/>
          <w:sz w:val="28"/>
          <w:szCs w:val="28"/>
        </w:rPr>
        <w:t>XgIa</w:t>
      </w:r>
      <w:proofErr w:type="spellEnd"/>
      <w:r w:rsidRPr="00DB4130">
        <w:rPr>
          <w:rFonts w:ascii="LAOFONT" w:hAnsi="LAOFONT" w:cs="Arial"/>
          <w:sz w:val="28"/>
          <w:szCs w:val="28"/>
        </w:rPr>
        <w:t>[</w:t>
      </w:r>
      <w:proofErr w:type="spellStart"/>
      <w:r w:rsidRPr="00DB4130">
        <w:rPr>
          <w:rFonts w:ascii="LAOFONT" w:hAnsi="LAOFONT" w:cs="Arial"/>
          <w:sz w:val="28"/>
          <w:szCs w:val="28"/>
        </w:rPr>
        <w:t>giu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!!G *?</w:t>
      </w:r>
    </w:p>
    <w:p w:rsidR="00DB4130" w:rsidRPr="00DB4130" w:rsidRDefault="00DB4130" w:rsidP="00DB4130">
      <w:pPr>
        <w:rPr>
          <w:rFonts w:ascii="LAOFONT" w:hAnsi="LAOFONT" w:cs="Arial"/>
          <w:sz w:val="28"/>
          <w:szCs w:val="28"/>
        </w:rPr>
      </w:pPr>
      <w:r w:rsidRPr="00DB4130">
        <w:t>III</w:t>
      </w:r>
      <w:r w:rsidRPr="00DB4130">
        <w:rPr>
          <w:rFonts w:ascii="LAOFONT" w:hAnsi="LAOFONT" w:cs="Arial"/>
          <w:sz w:val="28"/>
          <w:szCs w:val="28"/>
        </w:rPr>
        <w:t xml:space="preserve">D  </w:t>
      </w:r>
      <w:proofErr w:type="spellStart"/>
      <w:r w:rsidRPr="00DB4130">
        <w:rPr>
          <w:rFonts w:ascii="LAOFONT" w:hAnsi="LAOFONT" w:cs="Arial"/>
          <w:sz w:val="28"/>
          <w:szCs w:val="28"/>
        </w:rPr>
        <w:t>xtdkomulk,F</w:t>
      </w:r>
      <w:proofErr w:type="spellEnd"/>
      <w:r w:rsidR="006C4479">
        <w:rPr>
          <w:rFonts w:ascii="LAOFONT" w:hAnsi="LAOFONT" w:cs="Arial"/>
          <w:sz w:val="28"/>
          <w:szCs w:val="28"/>
        </w:rPr>
        <w:t xml:space="preserve"> </w:t>
      </w:r>
      <w:proofErr w:type="spellStart"/>
      <w:r w:rsidRPr="00DB4130">
        <w:rPr>
          <w:rFonts w:ascii="LAOFONT" w:hAnsi="LAOFONT" w:cs="Arial"/>
          <w:sz w:val="28"/>
          <w:szCs w:val="28"/>
        </w:rPr>
        <w:t>mjkog</w:t>
      </w:r>
      <w:proofErr w:type="spellEnd"/>
      <w:r w:rsidRPr="00DB4130">
        <w:rPr>
          <w:rFonts w:ascii="LAOFONT" w:hAnsi="LAOFONT" w:cs="Arial"/>
          <w:sz w:val="28"/>
          <w:szCs w:val="28"/>
        </w:rPr>
        <w:t>]U,I6h;jk7;k,[k[.o8q;mjkooAowfhme.shritg9Qk,u7;k,3dfg7nvCD</w:t>
      </w:r>
      <w:r w:rsidRPr="00DB4130">
        <w:rPr>
          <w:rFonts w:ascii="LAOFONT" w:hAnsi="LAOFONT" w:cs="Arial"/>
          <w:sz w:val="28"/>
          <w:szCs w:val="28"/>
        </w:rPr>
        <w:br/>
        <w:t xml:space="preserve">    </w:t>
      </w:r>
      <w:r w:rsidR="006C4479">
        <w:rPr>
          <w:rFonts w:ascii="LAOFONT" w:hAnsi="LAOFONT" w:cs="Arial"/>
          <w:sz w:val="28"/>
          <w:szCs w:val="28"/>
        </w:rPr>
        <w:t xml:space="preserve">  </w:t>
      </w:r>
      <w:r w:rsidRPr="00DB4130">
        <w:rPr>
          <w:rFonts w:ascii="LAOFONT" w:hAnsi="LAOFONT" w:cs="Arial"/>
          <w:sz w:val="28"/>
          <w:szCs w:val="28"/>
        </w:rPr>
        <w:t xml:space="preserve">X3i, )G )S 3i, @G &amp;S </w:t>
      </w:r>
      <w:proofErr w:type="spellStart"/>
      <w:r w:rsidRPr="00DB4130">
        <w:rPr>
          <w:rFonts w:ascii="LAOFONT" w:hAnsi="LAOFONT" w:cs="Arial"/>
          <w:sz w:val="28"/>
          <w:szCs w:val="28"/>
        </w:rPr>
        <w:t>grClao</w:t>
      </w:r>
      <w:proofErr w:type="spellEnd"/>
      <w:r w:rsidRPr="00DB4130">
        <w:rPr>
          <w:rFonts w:ascii="LAOFONT" w:hAnsi="LAOFONT" w:cs="Arial"/>
          <w:sz w:val="28"/>
          <w:szCs w:val="28"/>
        </w:rPr>
        <w:t>]</w:t>
      </w:r>
      <w:proofErr w:type="spellStart"/>
      <w:r w:rsidRPr="00DB4130">
        <w:rPr>
          <w:rFonts w:ascii="LAOFONT" w:hAnsi="LAOFONT" w:cs="Arial"/>
          <w:sz w:val="28"/>
          <w:szCs w:val="28"/>
        </w:rPr>
        <w:t>tgluo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(G !!?</w:t>
      </w:r>
    </w:p>
    <w:p w:rsidR="00DB4130" w:rsidRPr="00DB4130" w:rsidRDefault="00DB4130" w:rsidP="00DB4130">
      <w:pPr>
        <w:jc w:val="both"/>
        <w:rPr>
          <w:rFonts w:ascii="LAOFONT" w:hAnsi="LAOFONT" w:cs="Arial"/>
          <w:sz w:val="28"/>
          <w:szCs w:val="28"/>
        </w:rPr>
      </w:pPr>
      <w:r w:rsidRPr="00DB4130">
        <w:t>IV</w:t>
      </w:r>
      <w:r w:rsidRPr="00DB4130">
        <w:rPr>
          <w:rFonts w:ascii="LAOFONT" w:hAnsi="LAOFONT" w:cs="Arial"/>
          <w:sz w:val="28"/>
          <w:szCs w:val="28"/>
        </w:rPr>
        <w:t xml:space="preserve">D  </w:t>
      </w:r>
      <w:proofErr w:type="spellStart"/>
      <w:r w:rsidRPr="00DB4130">
        <w:rPr>
          <w:rFonts w:ascii="LAOFONT" w:hAnsi="LAOFONT" w:cs="Arial"/>
          <w:sz w:val="28"/>
          <w:szCs w:val="28"/>
        </w:rPr>
        <w:t>xtdkomulujF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mjko,kskritg1-67iyfF </w:t>
      </w:r>
      <w:proofErr w:type="spellStart"/>
      <w:r w:rsidRPr="00DB4130">
        <w:rPr>
          <w:rFonts w:ascii="LAOFONT" w:hAnsi="LAOFONT" w:cs="Arial"/>
          <w:sz w:val="28"/>
          <w:szCs w:val="28"/>
        </w:rPr>
        <w:t>rit</w:t>
      </w:r>
      <w:proofErr w:type="spellEnd"/>
      <w:r w:rsidRPr="00DB4130">
        <w:rPr>
          <w:rFonts w:ascii="LAOFONT" w:hAnsi="LAOFONT" w:cs="Arial"/>
          <w:sz w:val="28"/>
          <w:szCs w:val="28"/>
        </w:rPr>
        <w:t>[5f0vCritg9QkF X3d3]-</w:t>
      </w:r>
      <w:proofErr w:type="spellStart"/>
      <w:r w:rsidRPr="00DB4130">
        <w:rPr>
          <w:rFonts w:ascii="LAOFONT" w:hAnsi="LAOFONT" w:cs="Arial"/>
          <w:sz w:val="28"/>
          <w:szCs w:val="28"/>
        </w:rPr>
        <w:t>kp</w:t>
      </w:r>
      <w:proofErr w:type="spellEnd"/>
      <w:r w:rsidRPr="00DB4130">
        <w:rPr>
          <w:rFonts w:ascii="LAOFONT" w:hAnsi="LAOFONT" w:cs="Arial"/>
          <w:sz w:val="28"/>
          <w:szCs w:val="28"/>
        </w:rPr>
        <w:t xml:space="preserve"> #G !{@?</w:t>
      </w:r>
    </w:p>
    <w:p w:rsidR="00DB4130" w:rsidRPr="00A42B22" w:rsidRDefault="00DB4130" w:rsidP="00DB4130">
      <w:pPr>
        <w:jc w:val="both"/>
        <w:rPr>
          <w:rFonts w:ascii="alice_4" w:hAnsi="alice_4" w:cs="Arial"/>
        </w:rPr>
      </w:pPr>
    </w:p>
    <w:p w:rsidR="00DB4130" w:rsidRPr="00A42B22" w:rsidRDefault="00DB4130" w:rsidP="00DB4130">
      <w:pPr>
        <w:jc w:val="both"/>
        <w:rPr>
          <w:rFonts w:ascii="alice_4" w:hAnsi="alice_4" w:cs="Arial"/>
        </w:rPr>
      </w:pPr>
      <w:r w:rsidRPr="00A42B22">
        <w:rPr>
          <w:rFonts w:ascii="alice_4" w:hAnsi="alice_4" w:cs="Arial"/>
        </w:rPr>
        <w:tab/>
      </w:r>
      <w:r w:rsidRPr="00A42B22">
        <w:rPr>
          <w:rFonts w:ascii="alice_4" w:hAnsi="alice_4" w:cs="Arial"/>
        </w:rPr>
        <w:tab/>
      </w:r>
      <w:r w:rsidRPr="00A42B22">
        <w:rPr>
          <w:rFonts w:ascii="alice_4" w:hAnsi="alice_4" w:cs="Arial"/>
        </w:rPr>
        <w:tab/>
      </w:r>
    </w:p>
    <w:p w:rsidR="00DB4130" w:rsidRPr="00A42B22" w:rsidRDefault="00DB4130" w:rsidP="00DB4130">
      <w:pPr>
        <w:jc w:val="both"/>
        <w:rPr>
          <w:rFonts w:ascii="LAOFONT" w:hAnsi="LAOFONT"/>
        </w:rPr>
      </w:pPr>
    </w:p>
    <w:p w:rsidR="00DB4130" w:rsidRPr="00A42B22" w:rsidRDefault="00DB4130" w:rsidP="00DB4130">
      <w:pPr>
        <w:pStyle w:val="BodyTextIndent2"/>
        <w:ind w:firstLine="0"/>
        <w:rPr>
          <w:sz w:val="20"/>
        </w:rPr>
      </w:pPr>
    </w:p>
    <w:p w:rsidR="00457F63" w:rsidRPr="00F75BC3" w:rsidRDefault="00457F63" w:rsidP="00DB4130">
      <w:pPr>
        <w:pStyle w:val="Title"/>
        <w:ind w:right="-144"/>
        <w:rPr>
          <w:sz w:val="16"/>
        </w:rPr>
      </w:pPr>
    </w:p>
    <w:sectPr w:rsidR="00457F63" w:rsidRPr="00F75BC3" w:rsidSect="000A0B44">
      <w:headerReference w:type="default" r:id="rId7"/>
      <w:footerReference w:type="even" r:id="rId8"/>
      <w:footerReference w:type="default" r:id="rId9"/>
      <w:pgSz w:w="12240" w:h="15840"/>
      <w:pgMar w:top="1152" w:right="2160" w:bottom="1008" w:left="216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05A6" w:rsidRDefault="00C305A6">
      <w:r>
        <w:separator/>
      </w:r>
    </w:p>
  </w:endnote>
  <w:endnote w:type="continuationSeparator" w:id="0">
    <w:p w:rsidR="00C305A6" w:rsidRDefault="00C305A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DA7A43B1-ED24-468A-86CE-C0C73C825956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2" w:fontKey="{FB85960B-4FEB-4FF7-8E18-3A4095C970C0}"/>
    <w:embedBold r:id="rId3" w:fontKey="{D3F18B92-BBCA-4BB0-BB70-9F92829C3E36}"/>
    <w:embedItalic r:id="rId4" w:fontKey="{90FB93C5-CBC1-49CE-8449-4F87ABA582AF}"/>
    <w:embedBoldItalic r:id="rId5" w:fontKey="{80706871-ED24-493C-B6D7-5B727F5A7C9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1442192E-28F1-41B3-97DA-6723B2491FE4}"/>
  </w:font>
  <w:font w:name="LAOFONT">
    <w:panose1 w:val="00000400000000000000"/>
    <w:charset w:val="00"/>
    <w:family w:val="auto"/>
    <w:pitch w:val="variable"/>
    <w:sig w:usb0="00000003" w:usb1="00000000" w:usb2="00000000" w:usb3="00000000" w:csb0="00000001" w:csb1="00000000"/>
    <w:embedRegular r:id="rId7" w:fontKey="{7D5DFA99-6F29-43F7-9ED3-74FA4E6ACA0C}"/>
    <w:embedBold r:id="rId8" w:fontKey="{093C6D63-322B-4EBB-88E9-31A2531B25B7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9" w:fontKey="{746AE221-7191-4EBB-8A33-2785CA658427}"/>
  </w:font>
  <w:font w:name="DokChampa">
    <w:panose1 w:val="020B0604020202020204"/>
    <w:charset w:val="00"/>
    <w:family w:val="swiss"/>
    <w:pitch w:val="variable"/>
    <w:sig w:usb0="03000003" w:usb1="00000000" w:usb2="00000000" w:usb3="00000000" w:csb0="00010001" w:csb1="00000000"/>
    <w:embedRegular r:id="rId10" w:fontKey="{07CED32C-2084-4D2B-B8FC-F34E4195F8A2}"/>
    <w:embedBold r:id="rId11" w:fontKey="{64FB1C23-3E83-41A2-A493-6185EAA82D66}"/>
  </w:font>
  <w:font w:name="Lao Light">
    <w:charset w:val="00"/>
    <w:family w:val="auto"/>
    <w:pitch w:val="variable"/>
    <w:sig w:usb0="00000003" w:usb1="00000000" w:usb2="00000000" w:usb3="00000000" w:csb0="00000001" w:csb1="00000000"/>
    <w:embedRegular r:id="rId12" w:fontKey="{EE7F6B1E-25FA-4C73-BEC5-66AD43620E29}"/>
  </w:font>
  <w:font w:name="Arial">
    <w:panose1 w:val="020B0604020202020204"/>
    <w:charset w:val="00"/>
    <w:family w:val="swiss"/>
    <w:pitch w:val="variable"/>
    <w:sig w:usb0="E0000AFF" w:usb1="00007843" w:usb2="00000001" w:usb3="00000000" w:csb0="000001BF" w:csb1="00000000"/>
    <w:embedRegular r:id="rId13" w:fontKey="{DC9295E1-E0A3-4363-89C4-E09FD1C83CBB}"/>
    <w:embedBold r:id="rId14" w:fontKey="{D4681DDB-B97E-4C6D-8EBA-2B318F5B439D}"/>
  </w:font>
  <w:font w:name="alice_4">
    <w:altName w:val="Courier New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  <w:embedRegular r:id="rId15" w:fontKey="{08638D5A-5177-4048-91CB-F38F2C867166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6" w:fontKey="{8413451F-CF1A-4A11-86A9-9F342DB8B1D9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6951" w:rsidRDefault="0084695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10</w:t>
    </w:r>
    <w:r>
      <w:rPr>
        <w:rStyle w:val="PageNumber"/>
      </w:rPr>
      <w:fldChar w:fldCharType="end"/>
    </w:r>
  </w:p>
  <w:p w:rsidR="00846951" w:rsidRDefault="0084695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6951" w:rsidRDefault="007B4650">
    <w:pPr>
      <w:pStyle w:val="Footer"/>
      <w:ind w:right="360"/>
    </w:pPr>
    <w:r>
      <w:ptab w:relativeTo="margin" w:alignment="center" w:leader="none"/>
    </w:r>
    <w:r>
      <w:ptab w:relativeTo="margin" w:alignment="right" w:leader="none"/>
    </w:r>
    <w:r w:rsidRPr="007B4650">
      <w:rPr>
        <w:sz w:val="16"/>
      </w:rPr>
      <w:t>LAOTIAN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05A6" w:rsidRDefault="00C305A6">
      <w:r>
        <w:separator/>
      </w:r>
    </w:p>
  </w:footnote>
  <w:footnote w:type="continuationSeparator" w:id="0">
    <w:p w:rsidR="00C305A6" w:rsidRDefault="00C305A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6951" w:rsidRDefault="00846951">
    <w:pPr>
      <w:pStyle w:val="Header"/>
      <w:framePr w:wrap="auto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B4650">
      <w:rPr>
        <w:rStyle w:val="PageNumber"/>
        <w:noProof/>
      </w:rPr>
      <w:t>6</w:t>
    </w:r>
    <w:r>
      <w:rPr>
        <w:rStyle w:val="PageNumber"/>
      </w:rPr>
      <w:fldChar w:fldCharType="end"/>
    </w:r>
  </w:p>
  <w:p w:rsidR="00846951" w:rsidRDefault="00846951">
    <w:pPr>
      <w:pStyle w:val="Header"/>
      <w:framePr w:wrap="auto" w:vAnchor="text" w:hAnchor="margin" w:xAlign="outside" w:y="1"/>
      <w:ind w:right="360"/>
      <w:rPr>
        <w:rStyle w:val="PageNumber"/>
      </w:rPr>
    </w:pPr>
  </w:p>
  <w:p w:rsidR="00846951" w:rsidRDefault="00846951">
    <w:pPr>
      <w:pStyle w:val="Header"/>
      <w:ind w:right="360" w:firstLine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EF32DCE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F6FC9"/>
    <w:multiLevelType w:val="hybridMultilevel"/>
    <w:tmpl w:val="1D6AD642"/>
    <w:lvl w:ilvl="0" w:tplc="325E923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DD46409C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EC04D37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D9C03E62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9CC24F2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9ECEAF98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D5DE38F2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2E8AAE18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61265922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07590111"/>
    <w:multiLevelType w:val="singleLevel"/>
    <w:tmpl w:val="475E58C6"/>
    <w:lvl w:ilvl="0">
      <w:start w:val="1"/>
      <w:numFmt w:val="decimal"/>
      <w:lvlText w:val="%1."/>
      <w:lvlJc w:val="left"/>
      <w:pPr>
        <w:tabs>
          <w:tab w:val="num" w:pos="1350"/>
        </w:tabs>
        <w:ind w:left="1350" w:hanging="360"/>
      </w:pPr>
      <w:rPr>
        <w:rFonts w:hint="default"/>
      </w:rPr>
    </w:lvl>
  </w:abstractNum>
  <w:abstractNum w:abstractNumId="3">
    <w:nsid w:val="07A86CD9"/>
    <w:multiLevelType w:val="hybridMultilevel"/>
    <w:tmpl w:val="929CCD12"/>
    <w:lvl w:ilvl="0" w:tplc="09C07F9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9C18B3E2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921A56E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3E80250A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7AA6C10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6F42BE4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D05AB1BE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7494E184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2A52D05A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0CBB028B"/>
    <w:multiLevelType w:val="singleLevel"/>
    <w:tmpl w:val="8E1C59DC"/>
    <w:lvl w:ilvl="0">
      <w:start w:val="2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5">
    <w:nsid w:val="10000463"/>
    <w:multiLevelType w:val="hybridMultilevel"/>
    <w:tmpl w:val="9342D328"/>
    <w:lvl w:ilvl="0" w:tplc="F4AC0BAE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53639B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D6E4924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FAEF7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A06517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6DCA52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6F6379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EEA435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C365AB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404125A"/>
    <w:multiLevelType w:val="singleLevel"/>
    <w:tmpl w:val="8544F8CA"/>
    <w:lvl w:ilvl="0">
      <w:start w:val="2"/>
      <w:numFmt w:val="upperRoman"/>
      <w:lvlText w:val="%1."/>
      <w:lvlJc w:val="left"/>
      <w:pPr>
        <w:tabs>
          <w:tab w:val="num" w:pos="1440"/>
        </w:tabs>
        <w:ind w:left="1440" w:hanging="720"/>
      </w:pPr>
      <w:rPr>
        <w:rFonts w:hint="default"/>
        <w:sz w:val="24"/>
      </w:rPr>
    </w:lvl>
  </w:abstractNum>
  <w:abstractNum w:abstractNumId="7">
    <w:nsid w:val="14BD5E17"/>
    <w:multiLevelType w:val="hybridMultilevel"/>
    <w:tmpl w:val="4A728F0E"/>
    <w:lvl w:ilvl="0" w:tplc="6AACD520">
      <w:start w:val="1"/>
      <w:numFmt w:val="upperRoman"/>
      <w:lvlText w:val="%1."/>
      <w:lvlJc w:val="left"/>
      <w:pPr>
        <w:tabs>
          <w:tab w:val="num" w:pos="1620"/>
        </w:tabs>
        <w:ind w:left="1620" w:hanging="720"/>
      </w:pPr>
      <w:rPr>
        <w:rFonts w:hint="default"/>
      </w:rPr>
    </w:lvl>
    <w:lvl w:ilvl="1" w:tplc="E06070BE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8468F10C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6ECDD9A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E3247B90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B0203930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5E84767C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CDD28264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CBD662C2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8">
    <w:nsid w:val="1B91303E"/>
    <w:multiLevelType w:val="hybridMultilevel"/>
    <w:tmpl w:val="FC5C0290"/>
    <w:lvl w:ilvl="0" w:tplc="5F8AB05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2DCCA8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AC8E87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B702D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23466A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A8EE84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EA8C86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E5053E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716733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AE130A3"/>
    <w:multiLevelType w:val="hybridMultilevel"/>
    <w:tmpl w:val="2D4ADF8C"/>
    <w:lvl w:ilvl="0" w:tplc="F86AA78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7105E7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486B05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7450A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BC0C98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4E0427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5964A6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7E023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D1E6DA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C4D548B"/>
    <w:multiLevelType w:val="hybridMultilevel"/>
    <w:tmpl w:val="7B7A5772"/>
    <w:lvl w:ilvl="0" w:tplc="C942A62E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AF7465AC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150E2538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388CA8F4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6261906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5A3E50DE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E158A79A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42AC31A2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86F264DC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">
    <w:nsid w:val="2D815E0A"/>
    <w:multiLevelType w:val="singleLevel"/>
    <w:tmpl w:val="D15EBFEA"/>
    <w:lvl w:ilvl="0">
      <w:start w:val="2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12">
    <w:nsid w:val="35302817"/>
    <w:multiLevelType w:val="hybridMultilevel"/>
    <w:tmpl w:val="84FC2024"/>
    <w:lvl w:ilvl="0" w:tplc="188C17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E2AC3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DCD0A96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B90160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4CAC77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ADC4D9D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A70F88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62046D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40E3B6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F2A5D14"/>
    <w:multiLevelType w:val="hybridMultilevel"/>
    <w:tmpl w:val="182EDDA2"/>
    <w:lvl w:ilvl="0" w:tplc="373ECF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E1C9D6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75E7FA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0074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F7206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F1A699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AA8E3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302AC8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DBECE2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F8936C0"/>
    <w:multiLevelType w:val="singleLevel"/>
    <w:tmpl w:val="283623D4"/>
    <w:lvl w:ilvl="0">
      <w:start w:val="1"/>
      <w:numFmt w:val="decimal"/>
      <w:lvlText w:val="%1."/>
      <w:legacy w:legacy="1" w:legacySpace="120" w:legacyIndent="360"/>
      <w:lvlJc w:val="left"/>
      <w:pPr>
        <w:ind w:left="1440" w:hanging="360"/>
      </w:pPr>
    </w:lvl>
  </w:abstractNum>
  <w:abstractNum w:abstractNumId="15">
    <w:nsid w:val="40071A9C"/>
    <w:multiLevelType w:val="hybridMultilevel"/>
    <w:tmpl w:val="64D6C98E"/>
    <w:lvl w:ilvl="0" w:tplc="59BCE3C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8A4C05EC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83BA07D8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275AFD6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2D4238E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5E3220E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55449B0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4BC67FC8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C2B8BBCE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46BD0E15"/>
    <w:multiLevelType w:val="hybridMultilevel"/>
    <w:tmpl w:val="C8F4D11E"/>
    <w:lvl w:ilvl="0" w:tplc="33268A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342561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7000DC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1D8267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F2664B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FA00F6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87600C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6DE526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464B8B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6B05E7F"/>
    <w:multiLevelType w:val="hybridMultilevel"/>
    <w:tmpl w:val="5EBCED0C"/>
    <w:lvl w:ilvl="0" w:tplc="B498CD30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20C6CCDC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C09E28BE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5DFC1066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9CE0A41E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AE0C7EE0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C76C1330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5C7EA2F4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1694A15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>
    <w:nsid w:val="60B42122"/>
    <w:multiLevelType w:val="hybridMultilevel"/>
    <w:tmpl w:val="B218BF88"/>
    <w:lvl w:ilvl="0" w:tplc="097ADA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842E59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5E0783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0C6FDA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B2E7F3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E969B7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E2836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B3A69C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F58B71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403B88"/>
    <w:multiLevelType w:val="singleLevel"/>
    <w:tmpl w:val="06FC4F68"/>
    <w:lvl w:ilvl="0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0">
    <w:nsid w:val="68361BFB"/>
    <w:multiLevelType w:val="singleLevel"/>
    <w:tmpl w:val="428433D0"/>
    <w:lvl w:ilvl="0">
      <w:start w:val="2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21">
    <w:nsid w:val="6E947FAB"/>
    <w:multiLevelType w:val="hybridMultilevel"/>
    <w:tmpl w:val="35DE0130"/>
    <w:lvl w:ilvl="0" w:tplc="3EF6BA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452862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D54F54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A78629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06859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B2216C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7E22FE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EF829F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DAC4E9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1B44606"/>
    <w:multiLevelType w:val="singleLevel"/>
    <w:tmpl w:val="485AFA4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23">
    <w:nsid w:val="75064947"/>
    <w:multiLevelType w:val="hybridMultilevel"/>
    <w:tmpl w:val="BE0AFDE2"/>
    <w:lvl w:ilvl="0" w:tplc="60B451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86C22B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1968D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E32F80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6EE123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5CAEC8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56E9D6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09C481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C62FF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75DD677A"/>
    <w:multiLevelType w:val="hybridMultilevel"/>
    <w:tmpl w:val="1CA2E9BA"/>
    <w:lvl w:ilvl="0" w:tplc="18FAA484">
      <w:start w:val="1"/>
      <w:numFmt w:val="decimal"/>
      <w:lvlText w:val="(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F69A1B0C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11FC742C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351A909E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61CEAD06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48DEC76C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2C262776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37D08F4C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BE64BA6C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5">
    <w:nsid w:val="7B6C3F55"/>
    <w:multiLevelType w:val="hybridMultilevel"/>
    <w:tmpl w:val="61E27360"/>
    <w:lvl w:ilvl="0" w:tplc="6580790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C2B8A14A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38101200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CC86E562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97C2634C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B43CEBF6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86A8810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6A022D18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6CE06F38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4"/>
  </w:num>
  <w:num w:numId="2">
    <w:abstractNumId w:val="7"/>
  </w:num>
  <w:num w:numId="3">
    <w:abstractNumId w:val="18"/>
  </w:num>
  <w:num w:numId="4">
    <w:abstractNumId w:val="13"/>
  </w:num>
  <w:num w:numId="5">
    <w:abstractNumId w:val="1"/>
  </w:num>
  <w:num w:numId="6">
    <w:abstractNumId w:val="23"/>
  </w:num>
  <w:num w:numId="7">
    <w:abstractNumId w:val="15"/>
  </w:num>
  <w:num w:numId="8">
    <w:abstractNumId w:val="25"/>
  </w:num>
  <w:num w:numId="9">
    <w:abstractNumId w:val="0"/>
  </w:num>
  <w:num w:numId="10">
    <w:abstractNumId w:val="19"/>
  </w:num>
  <w:num w:numId="11">
    <w:abstractNumId w:val="3"/>
  </w:num>
  <w:num w:numId="12">
    <w:abstractNumId w:val="21"/>
  </w:num>
  <w:num w:numId="13">
    <w:abstractNumId w:val="5"/>
  </w:num>
  <w:num w:numId="14">
    <w:abstractNumId w:val="22"/>
  </w:num>
  <w:num w:numId="15">
    <w:abstractNumId w:val="9"/>
  </w:num>
  <w:num w:numId="16">
    <w:abstractNumId w:val="8"/>
  </w:num>
  <w:num w:numId="17">
    <w:abstractNumId w:val="16"/>
  </w:num>
  <w:num w:numId="18">
    <w:abstractNumId w:val="12"/>
  </w:num>
  <w:num w:numId="19">
    <w:abstractNumId w:val="10"/>
  </w:num>
  <w:num w:numId="20">
    <w:abstractNumId w:val="24"/>
  </w:num>
  <w:num w:numId="21">
    <w:abstractNumId w:val="17"/>
  </w:num>
  <w:num w:numId="22">
    <w:abstractNumId w:val="11"/>
  </w:num>
  <w:num w:numId="23">
    <w:abstractNumId w:val="6"/>
  </w:num>
  <w:num w:numId="24">
    <w:abstractNumId w:val="4"/>
  </w:num>
  <w:num w:numId="25">
    <w:abstractNumId w:val="20"/>
  </w:num>
  <w:num w:numId="2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embedTrueTypeFonts/>
  <w:embedSystemFonts/>
  <w:proofState w:spelling="clean"/>
  <w:attachedTemplate r:id="rId1"/>
  <w:stylePaneFormatFilter w:val="3F01"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B4650"/>
    <w:rsid w:val="00021FA2"/>
    <w:rsid w:val="00026F9F"/>
    <w:rsid w:val="00042280"/>
    <w:rsid w:val="00046B05"/>
    <w:rsid w:val="00055B0F"/>
    <w:rsid w:val="00077C71"/>
    <w:rsid w:val="0008121E"/>
    <w:rsid w:val="000930B0"/>
    <w:rsid w:val="00093E7F"/>
    <w:rsid w:val="000A0B44"/>
    <w:rsid w:val="000C11D2"/>
    <w:rsid w:val="001102C7"/>
    <w:rsid w:val="001166C9"/>
    <w:rsid w:val="0011757B"/>
    <w:rsid w:val="001339CA"/>
    <w:rsid w:val="0015559C"/>
    <w:rsid w:val="00163E00"/>
    <w:rsid w:val="00185F51"/>
    <w:rsid w:val="001914D6"/>
    <w:rsid w:val="001A0AF2"/>
    <w:rsid w:val="001F4AC2"/>
    <w:rsid w:val="00214C72"/>
    <w:rsid w:val="00231C5F"/>
    <w:rsid w:val="0024754D"/>
    <w:rsid w:val="00270391"/>
    <w:rsid w:val="00290904"/>
    <w:rsid w:val="0029781D"/>
    <w:rsid w:val="002B73C8"/>
    <w:rsid w:val="002D3DE6"/>
    <w:rsid w:val="002F5851"/>
    <w:rsid w:val="00324113"/>
    <w:rsid w:val="00324942"/>
    <w:rsid w:val="00326D60"/>
    <w:rsid w:val="0033451B"/>
    <w:rsid w:val="00335D5B"/>
    <w:rsid w:val="00347E10"/>
    <w:rsid w:val="00387710"/>
    <w:rsid w:val="003B06DA"/>
    <w:rsid w:val="003D44C7"/>
    <w:rsid w:val="00403170"/>
    <w:rsid w:val="004056D0"/>
    <w:rsid w:val="004162D3"/>
    <w:rsid w:val="00457F63"/>
    <w:rsid w:val="00462630"/>
    <w:rsid w:val="00495297"/>
    <w:rsid w:val="00497B11"/>
    <w:rsid w:val="00515833"/>
    <w:rsid w:val="0054613E"/>
    <w:rsid w:val="005467A3"/>
    <w:rsid w:val="00550D0D"/>
    <w:rsid w:val="00553FC8"/>
    <w:rsid w:val="00560FF1"/>
    <w:rsid w:val="005644D7"/>
    <w:rsid w:val="005666EB"/>
    <w:rsid w:val="005702B0"/>
    <w:rsid w:val="00575671"/>
    <w:rsid w:val="005C1D8C"/>
    <w:rsid w:val="005C53F2"/>
    <w:rsid w:val="005D7370"/>
    <w:rsid w:val="005F321C"/>
    <w:rsid w:val="005F5EBE"/>
    <w:rsid w:val="00604628"/>
    <w:rsid w:val="00612A81"/>
    <w:rsid w:val="006269E8"/>
    <w:rsid w:val="006460BC"/>
    <w:rsid w:val="00662401"/>
    <w:rsid w:val="006A4190"/>
    <w:rsid w:val="006A569C"/>
    <w:rsid w:val="006A7543"/>
    <w:rsid w:val="006B61EF"/>
    <w:rsid w:val="006B774B"/>
    <w:rsid w:val="006C4479"/>
    <w:rsid w:val="006C47B7"/>
    <w:rsid w:val="006C66AC"/>
    <w:rsid w:val="006D2060"/>
    <w:rsid w:val="006D7610"/>
    <w:rsid w:val="006E69AC"/>
    <w:rsid w:val="00724020"/>
    <w:rsid w:val="00724B1B"/>
    <w:rsid w:val="00737D18"/>
    <w:rsid w:val="00752C03"/>
    <w:rsid w:val="0075427D"/>
    <w:rsid w:val="0078621F"/>
    <w:rsid w:val="007931BB"/>
    <w:rsid w:val="00795670"/>
    <w:rsid w:val="007B4650"/>
    <w:rsid w:val="007B6F02"/>
    <w:rsid w:val="007E1382"/>
    <w:rsid w:val="007E1813"/>
    <w:rsid w:val="00804D5B"/>
    <w:rsid w:val="00806365"/>
    <w:rsid w:val="00821458"/>
    <w:rsid w:val="00826D7D"/>
    <w:rsid w:val="008334A3"/>
    <w:rsid w:val="00846951"/>
    <w:rsid w:val="008A0A94"/>
    <w:rsid w:val="008B2D2A"/>
    <w:rsid w:val="008E28FE"/>
    <w:rsid w:val="008E7E24"/>
    <w:rsid w:val="008F37FC"/>
    <w:rsid w:val="008F380D"/>
    <w:rsid w:val="008F7028"/>
    <w:rsid w:val="008F7745"/>
    <w:rsid w:val="00906F20"/>
    <w:rsid w:val="009143E2"/>
    <w:rsid w:val="00935158"/>
    <w:rsid w:val="00953680"/>
    <w:rsid w:val="00962865"/>
    <w:rsid w:val="00971229"/>
    <w:rsid w:val="009870C7"/>
    <w:rsid w:val="009B1135"/>
    <w:rsid w:val="009B3430"/>
    <w:rsid w:val="009F6988"/>
    <w:rsid w:val="00A00975"/>
    <w:rsid w:val="00A22A6C"/>
    <w:rsid w:val="00A46E7F"/>
    <w:rsid w:val="00AE4668"/>
    <w:rsid w:val="00AE64A2"/>
    <w:rsid w:val="00B10642"/>
    <w:rsid w:val="00B24E03"/>
    <w:rsid w:val="00B37D98"/>
    <w:rsid w:val="00B44A26"/>
    <w:rsid w:val="00B545DF"/>
    <w:rsid w:val="00B619EE"/>
    <w:rsid w:val="00BE0DCA"/>
    <w:rsid w:val="00BE66EF"/>
    <w:rsid w:val="00BF408D"/>
    <w:rsid w:val="00C305A6"/>
    <w:rsid w:val="00C31974"/>
    <w:rsid w:val="00C3470C"/>
    <w:rsid w:val="00C43A93"/>
    <w:rsid w:val="00C76983"/>
    <w:rsid w:val="00C80221"/>
    <w:rsid w:val="00C9720B"/>
    <w:rsid w:val="00CC001A"/>
    <w:rsid w:val="00CC3BBE"/>
    <w:rsid w:val="00CF4F36"/>
    <w:rsid w:val="00D07242"/>
    <w:rsid w:val="00D5064F"/>
    <w:rsid w:val="00D55AC6"/>
    <w:rsid w:val="00D7493E"/>
    <w:rsid w:val="00D91F27"/>
    <w:rsid w:val="00DA6A97"/>
    <w:rsid w:val="00DB4130"/>
    <w:rsid w:val="00DD32BA"/>
    <w:rsid w:val="00DE65D7"/>
    <w:rsid w:val="00DF5476"/>
    <w:rsid w:val="00DF72B6"/>
    <w:rsid w:val="00E13455"/>
    <w:rsid w:val="00E30FA2"/>
    <w:rsid w:val="00E31479"/>
    <w:rsid w:val="00E31870"/>
    <w:rsid w:val="00E44747"/>
    <w:rsid w:val="00E73A08"/>
    <w:rsid w:val="00E973EC"/>
    <w:rsid w:val="00ED5ACA"/>
    <w:rsid w:val="00EE1EA7"/>
    <w:rsid w:val="00EE35E6"/>
    <w:rsid w:val="00EE6834"/>
    <w:rsid w:val="00F2624B"/>
    <w:rsid w:val="00F510C7"/>
    <w:rsid w:val="00F565FA"/>
    <w:rsid w:val="00F6348E"/>
    <w:rsid w:val="00F75BC3"/>
    <w:rsid w:val="00F82273"/>
    <w:rsid w:val="00F951E0"/>
    <w:rsid w:val="00FB1929"/>
    <w:rsid w:val="00FB3746"/>
    <w:rsid w:val="00FC45FF"/>
    <w:rsid w:val="00FD75AC"/>
    <w:rsid w:val="00FE1C27"/>
    <w:rsid w:val="00FE5F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C5F"/>
  </w:style>
  <w:style w:type="paragraph" w:styleId="Heading1">
    <w:name w:val="heading 1"/>
    <w:basedOn w:val="Normal"/>
    <w:next w:val="Normal"/>
    <w:qFormat/>
    <w:rsid w:val="00231C5F"/>
    <w:pPr>
      <w:keepNext/>
      <w:ind w:left="1440" w:right="1440"/>
      <w:jc w:val="both"/>
      <w:outlineLvl w:val="0"/>
    </w:pPr>
    <w:rPr>
      <w:b/>
      <w:sz w:val="22"/>
    </w:rPr>
  </w:style>
  <w:style w:type="paragraph" w:styleId="Heading2">
    <w:name w:val="heading 2"/>
    <w:basedOn w:val="Normal"/>
    <w:next w:val="Normal"/>
    <w:qFormat/>
    <w:rsid w:val="00231C5F"/>
    <w:pPr>
      <w:keepNext/>
      <w:ind w:left="1440" w:right="1440"/>
      <w:jc w:val="both"/>
      <w:outlineLvl w:val="1"/>
    </w:pPr>
    <w:rPr>
      <w:b/>
    </w:rPr>
  </w:style>
  <w:style w:type="paragraph" w:styleId="Heading3">
    <w:name w:val="heading 3"/>
    <w:basedOn w:val="Normal"/>
    <w:next w:val="Normal"/>
    <w:qFormat/>
    <w:rsid w:val="00231C5F"/>
    <w:pPr>
      <w:keepNext/>
      <w:ind w:left="1253" w:right="1152" w:hanging="101"/>
      <w:jc w:val="center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rsid w:val="00231C5F"/>
    <w:pPr>
      <w:keepNext/>
      <w:ind w:left="720"/>
      <w:jc w:val="both"/>
      <w:outlineLvl w:val="3"/>
    </w:pPr>
    <w:rPr>
      <w:sz w:val="24"/>
    </w:rPr>
  </w:style>
  <w:style w:type="paragraph" w:styleId="Heading5">
    <w:name w:val="heading 5"/>
    <w:basedOn w:val="Normal"/>
    <w:next w:val="Normal"/>
    <w:qFormat/>
    <w:rsid w:val="00231C5F"/>
    <w:pPr>
      <w:keepNext/>
      <w:ind w:left="1440"/>
      <w:jc w:val="both"/>
      <w:outlineLvl w:val="4"/>
    </w:pPr>
    <w:rPr>
      <w:sz w:val="24"/>
    </w:rPr>
  </w:style>
  <w:style w:type="paragraph" w:styleId="Heading6">
    <w:name w:val="heading 6"/>
    <w:basedOn w:val="Normal"/>
    <w:next w:val="Normal"/>
    <w:qFormat/>
    <w:rsid w:val="00231C5F"/>
    <w:pPr>
      <w:keepNext/>
      <w:jc w:val="center"/>
      <w:outlineLvl w:val="5"/>
    </w:pPr>
    <w:rPr>
      <w:sz w:val="24"/>
    </w:rPr>
  </w:style>
  <w:style w:type="paragraph" w:styleId="Heading7">
    <w:name w:val="heading 7"/>
    <w:basedOn w:val="Normal"/>
    <w:next w:val="Normal"/>
    <w:qFormat/>
    <w:rsid w:val="00231C5F"/>
    <w:pPr>
      <w:keepNext/>
      <w:ind w:firstLine="720"/>
      <w:jc w:val="both"/>
      <w:outlineLvl w:val="6"/>
    </w:pPr>
    <w:rPr>
      <w:b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231C5F"/>
    <w:pPr>
      <w:jc w:val="center"/>
    </w:pPr>
    <w:rPr>
      <w:b/>
      <w:sz w:val="24"/>
    </w:rPr>
  </w:style>
  <w:style w:type="paragraph" w:styleId="Header">
    <w:name w:val="header"/>
    <w:basedOn w:val="Normal"/>
    <w:rsid w:val="00231C5F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231C5F"/>
  </w:style>
  <w:style w:type="paragraph" w:styleId="BodyText">
    <w:name w:val="Body Text"/>
    <w:basedOn w:val="Normal"/>
    <w:rsid w:val="00231C5F"/>
    <w:pPr>
      <w:jc w:val="both"/>
    </w:pPr>
    <w:rPr>
      <w:sz w:val="22"/>
    </w:rPr>
  </w:style>
  <w:style w:type="paragraph" w:styleId="BlockText">
    <w:name w:val="Block Text"/>
    <w:basedOn w:val="Normal"/>
    <w:rsid w:val="00231C5F"/>
    <w:pPr>
      <w:ind w:left="1440" w:right="1440"/>
      <w:jc w:val="both"/>
    </w:pPr>
  </w:style>
  <w:style w:type="paragraph" w:styleId="BodyText2">
    <w:name w:val="Body Text 2"/>
    <w:basedOn w:val="Normal"/>
    <w:rsid w:val="00231C5F"/>
    <w:pPr>
      <w:spacing w:before="100" w:after="100"/>
      <w:ind w:left="360"/>
    </w:pPr>
  </w:style>
  <w:style w:type="paragraph" w:styleId="BodyTextIndent2">
    <w:name w:val="Body Text Indent 2"/>
    <w:basedOn w:val="Normal"/>
    <w:rsid w:val="00231C5F"/>
    <w:pPr>
      <w:ind w:firstLine="720"/>
      <w:jc w:val="both"/>
    </w:pPr>
    <w:rPr>
      <w:sz w:val="22"/>
    </w:rPr>
  </w:style>
  <w:style w:type="character" w:styleId="Hyperlink">
    <w:name w:val="Hyperlink"/>
    <w:rsid w:val="00231C5F"/>
    <w:rPr>
      <w:color w:val="0000FF"/>
      <w:u w:val="single"/>
    </w:rPr>
  </w:style>
  <w:style w:type="character" w:styleId="Emphasis">
    <w:name w:val="Emphasis"/>
    <w:qFormat/>
    <w:rsid w:val="00231C5F"/>
    <w:rPr>
      <w:i/>
    </w:rPr>
  </w:style>
  <w:style w:type="character" w:styleId="FollowedHyperlink">
    <w:name w:val="FollowedHyperlink"/>
    <w:rsid w:val="00231C5F"/>
    <w:rPr>
      <w:color w:val="800080"/>
      <w:u w:val="single"/>
    </w:rPr>
  </w:style>
  <w:style w:type="character" w:styleId="Strong">
    <w:name w:val="Strong"/>
    <w:qFormat/>
    <w:rsid w:val="00231C5F"/>
    <w:rPr>
      <w:b/>
    </w:rPr>
  </w:style>
  <w:style w:type="paragraph" w:customStyle="1" w:styleId="IndentedVerse">
    <w:name w:val="Indented Verse"/>
    <w:basedOn w:val="Normal"/>
    <w:rsid w:val="00231C5F"/>
    <w:pPr>
      <w:ind w:left="1440" w:right="1440" w:hanging="86"/>
      <w:jc w:val="both"/>
    </w:pPr>
  </w:style>
  <w:style w:type="paragraph" w:customStyle="1" w:styleId="IndentedQuote">
    <w:name w:val="Indented Quote"/>
    <w:basedOn w:val="IndentedVerse"/>
    <w:rsid w:val="00231C5F"/>
    <w:pPr>
      <w:ind w:firstLine="0"/>
    </w:pPr>
  </w:style>
  <w:style w:type="paragraph" w:styleId="Footer">
    <w:name w:val="footer"/>
    <w:basedOn w:val="Normal"/>
    <w:rsid w:val="00231C5F"/>
    <w:pPr>
      <w:tabs>
        <w:tab w:val="center" w:pos="4320"/>
        <w:tab w:val="right" w:pos="8640"/>
      </w:tabs>
    </w:pPr>
  </w:style>
  <w:style w:type="paragraph" w:styleId="BodyText3">
    <w:name w:val="Body Text 3"/>
    <w:basedOn w:val="Normal"/>
    <w:rsid w:val="00231C5F"/>
    <w:pPr>
      <w:jc w:val="center"/>
    </w:pPr>
    <w:rPr>
      <w:sz w:val="22"/>
    </w:rPr>
  </w:style>
  <w:style w:type="paragraph" w:customStyle="1" w:styleId="H4">
    <w:name w:val="H4"/>
    <w:basedOn w:val="Normal"/>
    <w:next w:val="Normal"/>
    <w:rsid w:val="00231C5F"/>
    <w:pPr>
      <w:keepNext/>
      <w:spacing w:before="100" w:after="100"/>
    </w:pPr>
    <w:rPr>
      <w:b/>
      <w:sz w:val="24"/>
    </w:rPr>
  </w:style>
  <w:style w:type="paragraph" w:styleId="Subtitle">
    <w:name w:val="Subtitle"/>
    <w:basedOn w:val="Normal"/>
    <w:qFormat/>
    <w:rsid w:val="00231C5F"/>
    <w:pPr>
      <w:ind w:left="720"/>
      <w:jc w:val="both"/>
    </w:pPr>
    <w:rPr>
      <w:sz w:val="24"/>
    </w:rPr>
  </w:style>
  <w:style w:type="paragraph" w:customStyle="1" w:styleId="ShortVerse">
    <w:name w:val="Short Verse"/>
    <w:basedOn w:val="Normal"/>
    <w:rsid w:val="00231C5F"/>
    <w:pPr>
      <w:widowControl w:val="0"/>
      <w:tabs>
        <w:tab w:val="left" w:pos="-2160"/>
        <w:tab w:val="left" w:pos="-1440"/>
        <w:tab w:val="left" w:pos="-720"/>
        <w:tab w:val="left" w:pos="0"/>
        <w:tab w:val="left" w:pos="720"/>
        <w:tab w:val="left" w:pos="864"/>
        <w:tab w:val="left" w:pos="1296"/>
        <w:tab w:val="left" w:pos="1440"/>
        <w:tab w:val="left" w:pos="1728"/>
        <w:tab w:val="left" w:pos="2160"/>
        <w:tab w:val="left" w:pos="2592"/>
        <w:tab w:val="left" w:pos="2880"/>
        <w:tab w:val="left" w:pos="3024"/>
        <w:tab w:val="left" w:pos="3456"/>
        <w:tab w:val="left" w:pos="3600"/>
        <w:tab w:val="left" w:pos="3888"/>
        <w:tab w:val="left" w:pos="4320"/>
        <w:tab w:val="left" w:pos="4752"/>
        <w:tab w:val="left" w:pos="5040"/>
        <w:tab w:val="left" w:pos="5184"/>
      </w:tabs>
      <w:ind w:left="864" w:right="864" w:hanging="86"/>
      <w:jc w:val="both"/>
    </w:pPr>
  </w:style>
  <w:style w:type="paragraph" w:customStyle="1" w:styleId="ShortQuote">
    <w:name w:val="Short Quote"/>
    <w:basedOn w:val="Normal"/>
    <w:rsid w:val="00231C5F"/>
    <w:pPr>
      <w:widowControl w:val="0"/>
      <w:tabs>
        <w:tab w:val="left" w:pos="-3024"/>
        <w:tab w:val="left" w:pos="-2304"/>
        <w:tab w:val="left" w:pos="-1584"/>
        <w:tab w:val="left" w:pos="-864"/>
        <w:tab w:val="left" w:pos="-144"/>
        <w:tab w:val="left" w:pos="0"/>
        <w:tab w:val="left" w:pos="432"/>
        <w:tab w:val="left" w:pos="576"/>
        <w:tab w:val="left" w:pos="864"/>
        <w:tab w:val="left" w:pos="1296"/>
        <w:tab w:val="left" w:pos="1728"/>
        <w:tab w:val="left" w:pos="2016"/>
        <w:tab w:val="left" w:pos="2160"/>
        <w:tab w:val="left" w:pos="2592"/>
        <w:tab w:val="left" w:pos="2736"/>
        <w:tab w:val="left" w:pos="3024"/>
        <w:tab w:val="left" w:pos="3456"/>
        <w:tab w:val="left" w:pos="3888"/>
        <w:tab w:val="left" w:pos="4176"/>
        <w:tab w:val="left" w:pos="4320"/>
        <w:tab w:val="left" w:pos="4752"/>
        <w:tab w:val="left" w:pos="4896"/>
        <w:tab w:val="left" w:pos="5184"/>
        <w:tab w:val="left" w:pos="5616"/>
      </w:tabs>
      <w:ind w:left="864" w:right="864"/>
      <w:jc w:val="both"/>
    </w:pPr>
  </w:style>
  <w:style w:type="paragraph" w:styleId="BodyTextIndent3">
    <w:name w:val="Body Text Indent 3"/>
    <w:basedOn w:val="Normal"/>
    <w:rsid w:val="00231C5F"/>
    <w:pPr>
      <w:ind w:left="605" w:firstLine="720"/>
      <w:jc w:val="both"/>
    </w:pPr>
    <w:rPr>
      <w:sz w:val="24"/>
    </w:rPr>
  </w:style>
  <w:style w:type="paragraph" w:customStyle="1" w:styleId="ShortText">
    <w:name w:val="Short Text"/>
    <w:basedOn w:val="Normal"/>
    <w:rsid w:val="00231C5F"/>
    <w:pPr>
      <w:ind w:firstLine="432"/>
      <w:jc w:val="both"/>
    </w:pPr>
    <w:rPr>
      <w:sz w:val="22"/>
    </w:rPr>
  </w:style>
  <w:style w:type="paragraph" w:customStyle="1" w:styleId="DoubleIndentedVerse">
    <w:name w:val="Double Indented Verse"/>
    <w:basedOn w:val="BodyText2"/>
    <w:rsid w:val="00231C5F"/>
    <w:pPr>
      <w:ind w:left="1872" w:right="1872" w:hanging="86"/>
    </w:pPr>
  </w:style>
  <w:style w:type="paragraph" w:customStyle="1" w:styleId="paraindent">
    <w:name w:val="para_indent"/>
    <w:basedOn w:val="Normal"/>
    <w:rsid w:val="00231C5F"/>
    <w:pPr>
      <w:ind w:left="720" w:right="720" w:firstLine="720"/>
      <w:jc w:val="both"/>
    </w:pPr>
    <w:rPr>
      <w:sz w:val="24"/>
      <w:szCs w:val="24"/>
    </w:rPr>
  </w:style>
  <w:style w:type="paragraph" w:styleId="ListBullet">
    <w:name w:val="List Bullet"/>
    <w:basedOn w:val="Normal"/>
    <w:autoRedefine/>
    <w:rsid w:val="00231C5F"/>
    <w:pPr>
      <w:numPr>
        <w:numId w:val="9"/>
      </w:numPr>
    </w:pPr>
  </w:style>
  <w:style w:type="paragraph" w:customStyle="1" w:styleId="parablock">
    <w:name w:val="para_block"/>
    <w:basedOn w:val="Normal"/>
    <w:rsid w:val="00231C5F"/>
    <w:pPr>
      <w:ind w:left="720" w:right="720"/>
      <w:jc w:val="both"/>
    </w:pPr>
    <w:rPr>
      <w:sz w:val="24"/>
      <w:szCs w:val="24"/>
    </w:rPr>
  </w:style>
  <w:style w:type="paragraph" w:customStyle="1" w:styleId="quoteindent">
    <w:name w:val="quote_indent"/>
    <w:basedOn w:val="Normal"/>
    <w:rsid w:val="00231C5F"/>
    <w:pPr>
      <w:spacing w:before="100" w:beforeAutospacing="1" w:after="240"/>
      <w:ind w:left="2160" w:right="2160" w:hanging="72"/>
      <w:jc w:val="both"/>
    </w:pPr>
    <w:rPr>
      <w:sz w:val="24"/>
      <w:szCs w:val="24"/>
    </w:rPr>
  </w:style>
  <w:style w:type="paragraph" w:customStyle="1" w:styleId="quoteblock">
    <w:name w:val="quote_block"/>
    <w:basedOn w:val="Normal"/>
    <w:rsid w:val="00231C5F"/>
    <w:pPr>
      <w:spacing w:before="100" w:beforeAutospacing="1" w:after="240"/>
      <w:ind w:left="2160" w:right="2160"/>
      <w:jc w:val="both"/>
    </w:pPr>
    <w:rPr>
      <w:sz w:val="24"/>
      <w:szCs w:val="24"/>
    </w:rPr>
  </w:style>
  <w:style w:type="paragraph" w:customStyle="1" w:styleId="quoteblock1">
    <w:name w:val="quote_block1"/>
    <w:basedOn w:val="Normal"/>
    <w:rsid w:val="00231C5F"/>
    <w:pPr>
      <w:spacing w:before="100" w:beforeAutospacing="1" w:after="240"/>
      <w:ind w:left="1800" w:right="1800"/>
      <w:jc w:val="both"/>
    </w:pPr>
    <w:rPr>
      <w:sz w:val="24"/>
      <w:szCs w:val="24"/>
    </w:rPr>
  </w:style>
  <w:style w:type="paragraph" w:customStyle="1" w:styleId="listnumnospace">
    <w:name w:val="list_num_nospace"/>
    <w:basedOn w:val="Normal"/>
    <w:rsid w:val="00231C5F"/>
    <w:pPr>
      <w:ind w:left="2232" w:right="2520" w:hanging="360"/>
      <w:jc w:val="both"/>
    </w:pPr>
    <w:rPr>
      <w:sz w:val="24"/>
      <w:szCs w:val="24"/>
    </w:rPr>
  </w:style>
  <w:style w:type="paragraph" w:customStyle="1" w:styleId="point">
    <w:name w:val="point"/>
    <w:basedOn w:val="Normal"/>
    <w:rsid w:val="00231C5F"/>
    <w:pPr>
      <w:spacing w:before="720" w:after="100" w:afterAutospacing="1"/>
      <w:ind w:left="1296" w:right="720" w:hanging="576"/>
    </w:pPr>
    <w:rPr>
      <w:b/>
      <w:bCs/>
      <w:sz w:val="24"/>
      <w:szCs w:val="24"/>
    </w:rPr>
  </w:style>
  <w:style w:type="paragraph" w:styleId="BodyTextIndent">
    <w:name w:val="Body Text Indent"/>
    <w:basedOn w:val="Normal"/>
    <w:rsid w:val="00231C5F"/>
    <w:pPr>
      <w:spacing w:before="100" w:beforeAutospacing="1" w:after="100" w:afterAutospacing="1"/>
      <w:ind w:left="360"/>
    </w:pPr>
  </w:style>
  <w:style w:type="paragraph" w:customStyle="1" w:styleId="heading">
    <w:name w:val="heading"/>
    <w:basedOn w:val="Normal"/>
    <w:rsid w:val="001166C9"/>
    <w:pPr>
      <w:spacing w:before="100" w:beforeAutospacing="1" w:after="100" w:afterAutospacing="1"/>
      <w:jc w:val="center"/>
    </w:pPr>
    <w:rPr>
      <w:sz w:val="24"/>
      <w:szCs w:val="24"/>
    </w:rPr>
  </w:style>
  <w:style w:type="character" w:customStyle="1" w:styleId="hps">
    <w:name w:val="hps"/>
    <w:basedOn w:val="DefaultParagraphFont"/>
    <w:rsid w:val="00CC3BBE"/>
  </w:style>
  <w:style w:type="paragraph" w:styleId="BalloonText">
    <w:name w:val="Balloon Text"/>
    <w:basedOn w:val="Normal"/>
    <w:link w:val="BalloonTextChar"/>
    <w:uiPriority w:val="99"/>
    <w:semiHidden/>
    <w:unhideWhenUsed/>
    <w:rsid w:val="007B465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46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THI~1\AppData\Local\Temp\Real_Conversion_2010_revise03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Real_Conversion_2010_revise03</Template>
  <TotalTime>5</TotalTime>
  <Pages>6</Pages>
  <Words>2308</Words>
  <Characters>13162</Characters>
  <Application>Microsoft Office Word</Application>
  <DocSecurity>0</DocSecurity>
  <Lines>109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SHOULD A STUDENT IN A SECULAR</vt:lpstr>
    </vt:vector>
  </TitlesOfParts>
  <Company>First American RES</Company>
  <LinksUpToDate>false</LinksUpToDate>
  <CharactersWithSpaces>15440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SHOULD A STUDENT IN A SECULAR</dc:title>
  <dc:creator>Use This Account</dc:creator>
  <cp:lastModifiedBy>Use This Account</cp:lastModifiedBy>
  <cp:revision>2</cp:revision>
  <cp:lastPrinted>2012-02-07T23:32:00Z</cp:lastPrinted>
  <dcterms:created xsi:type="dcterms:W3CDTF">2012-06-01T20:07:00Z</dcterms:created>
  <dcterms:modified xsi:type="dcterms:W3CDTF">2012-06-01T20:12:00Z</dcterms:modified>
</cp:coreProperties>
</file>